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866" w:type="dxa"/>
        <w:jc w:val="center"/>
        <w:tblLayout w:type="fixed"/>
        <w:tblLook w:val="04A0" w:firstRow="1" w:lastRow="0" w:firstColumn="1" w:lastColumn="0" w:noHBand="0" w:noVBand="1"/>
      </w:tblPr>
      <w:tblGrid>
        <w:gridCol w:w="1081"/>
        <w:gridCol w:w="4288"/>
        <w:gridCol w:w="631"/>
        <w:gridCol w:w="993"/>
        <w:gridCol w:w="873"/>
      </w:tblGrid>
      <w:tr w:rsidR="004C75E9" w:rsidTr="004C75E9">
        <w:trPr>
          <w:trHeight w:val="600"/>
          <w:jc w:val="center"/>
        </w:trPr>
        <w:tc>
          <w:tcPr>
            <w:tcW w:w="78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DD6EE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ΤΧΠΠΑ-3</w:t>
            </w:r>
          </w:p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Μελάνια CANON PFI</w:t>
            </w:r>
          </w:p>
        </w:tc>
      </w:tr>
      <w:tr w:rsidR="004C75E9" w:rsidTr="004C75E9">
        <w:trPr>
          <w:trHeight w:val="654"/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4C75E9" w:rsidTr="004C75E9">
        <w:trPr>
          <w:trHeight w:val="330"/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4C75E9" w:rsidTr="004C75E9">
        <w:trPr>
          <w:trHeight w:val="330"/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C75E9" w:rsidTr="004C75E9">
        <w:trPr>
          <w:trHeight w:val="428"/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5E9" w:rsidRPr="00B143C9" w:rsidRDefault="004C75E9" w:rsidP="004C75E9">
            <w:pPr>
              <w:spacing w:beforeAutospacing="1" w:afterAutospacing="1"/>
              <w:rPr>
                <w:rFonts w:cs="Times New Roman"/>
                <w:b/>
                <w:bCs/>
                <w:lang w:val="en-US" w:eastAsia="en-GB"/>
              </w:rPr>
            </w:pPr>
            <w:r w:rsidRPr="00B143C9">
              <w:rPr>
                <w:rStyle w:val="a3"/>
                <w:rFonts w:cs="Times New Roman"/>
                <w:b w:val="0"/>
                <w:bCs w:val="0"/>
                <w:lang w:val="en-US" w:eastAsia="en-GB"/>
              </w:rPr>
              <w:t xml:space="preserve"> </w:t>
            </w:r>
            <w:r w:rsidRPr="00B143C9">
              <w:rPr>
                <w:rStyle w:val="a3"/>
                <w:rFonts w:cs="Times New Roman"/>
                <w:lang w:val="en-US" w:eastAsia="en-GB"/>
              </w:rPr>
              <w:t xml:space="preserve"> </w:t>
            </w:r>
            <w:r w:rsidRPr="00DD50E5">
              <w:rPr>
                <w:b/>
                <w:bCs/>
              </w:rPr>
              <w:t>Μελάνι</w:t>
            </w:r>
            <w:r w:rsidRPr="00DD50E5">
              <w:rPr>
                <w:b/>
                <w:bCs/>
                <w:lang w:val="el-GR"/>
              </w:rPr>
              <w:t xml:space="preserve"> CANON PFI-2300R </w:t>
            </w:r>
            <w:r w:rsidRPr="00DD50E5">
              <w:rPr>
                <w:lang w:val="el-GR"/>
              </w:rPr>
              <w:t>Cyan</w:t>
            </w:r>
            <w:r w:rsidRPr="00DD50E5">
              <w:rPr>
                <w:b/>
                <w:bCs/>
                <w:lang w:val="el-GR"/>
              </w:rPr>
              <w:t xml:space="preserve"> - 330ml (5282C001) </w:t>
            </w:r>
            <w:proofErr w:type="spellStart"/>
            <w:r w:rsidRPr="00DD50E5">
              <w:rPr>
                <w:lang w:val="el-GR"/>
              </w:rPr>
              <w:t>γι</w:t>
            </w:r>
            <w:proofErr w:type="spellEnd"/>
            <w:r w:rsidRPr="00DD50E5">
              <w:rPr>
                <w:lang w:val="el-GR"/>
              </w:rPr>
              <w:t>α CANNON IMAGE PROGRAF GP-2000 PLOTTER-24"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C75E9" w:rsidTr="004C75E9">
        <w:trPr>
          <w:trHeight w:val="428"/>
          <w:jc w:val="center"/>
        </w:trPr>
        <w:tc>
          <w:tcPr>
            <w:tcW w:w="1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42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5E9" w:rsidRDefault="004C75E9" w:rsidP="004C75E9">
            <w:pPr>
              <w:jc w:val="left"/>
              <w:rPr>
                <w:rFonts w:ascii="Arial" w:hAnsi="Arial"/>
                <w:color w:val="000000"/>
                <w:sz w:val="26"/>
              </w:rPr>
            </w:pPr>
            <w:bookmarkStart w:id="0" w:name="_GoBack"/>
            <w:r w:rsidRPr="00DD50E5">
              <w:rPr>
                <w:lang w:val="el-GR"/>
              </w:rPr>
              <w:t>ΠΟΣΟΤΗΤΑ</w:t>
            </w:r>
            <w:r w:rsidRPr="00DD50E5">
              <w:rPr>
                <w:lang w:val="el-GR"/>
              </w:rPr>
              <w:tab/>
            </w:r>
            <w:r>
              <w:rPr>
                <w:rFonts w:ascii="Arial" w:hAnsi="Arial"/>
                <w:color w:val="000000"/>
                <w:sz w:val="26"/>
              </w:rPr>
              <w:t xml:space="preserve"> </w:t>
            </w:r>
            <w:bookmarkEnd w:id="0"/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5E9" w:rsidRP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</w:tbl>
    <w:p w:rsidR="005F039E" w:rsidRDefault="005F039E"/>
    <w:p w:rsidR="004C75E9" w:rsidRDefault="004C75E9"/>
    <w:tbl>
      <w:tblPr>
        <w:tblW w:w="7866" w:type="dxa"/>
        <w:jc w:val="center"/>
        <w:tblLayout w:type="fixed"/>
        <w:tblLook w:val="04A0" w:firstRow="1" w:lastRow="0" w:firstColumn="1" w:lastColumn="0" w:noHBand="0" w:noVBand="1"/>
      </w:tblPr>
      <w:tblGrid>
        <w:gridCol w:w="1081"/>
        <w:gridCol w:w="4288"/>
        <w:gridCol w:w="631"/>
        <w:gridCol w:w="993"/>
        <w:gridCol w:w="873"/>
      </w:tblGrid>
      <w:tr w:rsidR="004C75E9" w:rsidTr="004C75E9">
        <w:trPr>
          <w:trHeight w:val="600"/>
          <w:jc w:val="center"/>
        </w:trPr>
        <w:tc>
          <w:tcPr>
            <w:tcW w:w="78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DD6EE"/>
            <w:vAlign w:val="center"/>
          </w:tcPr>
          <w:p w:rsidR="004C75E9" w:rsidRPr="004C75E9" w:rsidRDefault="004C75E9" w:rsidP="004C75E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4C75E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ΤΧΠΠΑ-4</w:t>
            </w:r>
          </w:p>
          <w:p w:rsidR="004C75E9" w:rsidRP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4C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Μελάνια</w:t>
            </w:r>
            <w:r w:rsidRPr="004C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CANON PFI</w:t>
            </w:r>
          </w:p>
        </w:tc>
      </w:tr>
      <w:tr w:rsidR="004C75E9" w:rsidTr="004C75E9">
        <w:trPr>
          <w:trHeight w:val="654"/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4C75E9" w:rsidTr="004C75E9">
        <w:trPr>
          <w:trHeight w:val="330"/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4C75E9" w:rsidTr="004C75E9">
        <w:trPr>
          <w:trHeight w:val="330"/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C75E9" w:rsidTr="004C75E9">
        <w:trPr>
          <w:trHeight w:val="428"/>
          <w:jc w:val="center"/>
        </w:trPr>
        <w:tc>
          <w:tcPr>
            <w:tcW w:w="1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42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5E9" w:rsidRDefault="004C75E9" w:rsidP="004C75E9">
            <w:pPr>
              <w:jc w:val="left"/>
              <w:rPr>
                <w:rFonts w:ascii="Arial" w:hAnsi="Arial"/>
                <w:color w:val="000000"/>
                <w:sz w:val="26"/>
              </w:rPr>
            </w:pPr>
            <w:proofErr w:type="spellStart"/>
            <w:r w:rsidRPr="00DD50E5">
              <w:rPr>
                <w:lang w:val="el-GR"/>
              </w:rPr>
              <w:t>Μελάνι</w:t>
            </w:r>
            <w:proofErr w:type="spellEnd"/>
            <w:r w:rsidRPr="00DD50E5">
              <w:rPr>
                <w:lang w:val="el-GR"/>
              </w:rPr>
              <w:t xml:space="preserve"> CANON PFI-2300R Yellow - 330ml (5282C001) </w:t>
            </w:r>
            <w:proofErr w:type="spellStart"/>
            <w:r w:rsidRPr="00DD50E5">
              <w:rPr>
                <w:lang w:val="el-GR"/>
              </w:rPr>
              <w:t>γι</w:t>
            </w:r>
            <w:proofErr w:type="spellEnd"/>
            <w:r w:rsidRPr="00DD50E5">
              <w:rPr>
                <w:lang w:val="el-GR"/>
              </w:rPr>
              <w:t>α CANNON IMAGE PROGRAF GP-2000 PLOTTER-24"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/>
              </w:rPr>
              <w:t>ΝΑΙ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C75E9" w:rsidTr="004C75E9">
        <w:trPr>
          <w:trHeight w:val="330"/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 xml:space="preserve"> 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4C75E9" w:rsidRDefault="004C75E9"/>
    <w:p w:rsidR="004C75E9" w:rsidRDefault="004C75E9"/>
    <w:tbl>
      <w:tblPr>
        <w:tblW w:w="7866" w:type="dxa"/>
        <w:jc w:val="center"/>
        <w:tblLayout w:type="fixed"/>
        <w:tblLook w:val="04A0" w:firstRow="1" w:lastRow="0" w:firstColumn="1" w:lastColumn="0" w:noHBand="0" w:noVBand="1"/>
      </w:tblPr>
      <w:tblGrid>
        <w:gridCol w:w="1081"/>
        <w:gridCol w:w="4288"/>
        <w:gridCol w:w="631"/>
        <w:gridCol w:w="993"/>
        <w:gridCol w:w="873"/>
      </w:tblGrid>
      <w:tr w:rsidR="004C75E9" w:rsidTr="004C75E9">
        <w:trPr>
          <w:trHeight w:val="600"/>
          <w:jc w:val="center"/>
        </w:trPr>
        <w:tc>
          <w:tcPr>
            <w:tcW w:w="78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DD6EE"/>
            <w:vAlign w:val="center"/>
          </w:tcPr>
          <w:p w:rsidR="004C75E9" w:rsidRPr="004C75E9" w:rsidRDefault="004C75E9" w:rsidP="004C75E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4C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ΤΧΠΠΑ-5</w:t>
            </w:r>
          </w:p>
          <w:p w:rsidR="004C75E9" w:rsidRP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4C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Μελάνια</w:t>
            </w:r>
            <w:r w:rsidRPr="004C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CANON PFI</w:t>
            </w:r>
          </w:p>
        </w:tc>
      </w:tr>
      <w:tr w:rsidR="004C75E9" w:rsidTr="004C75E9">
        <w:trPr>
          <w:trHeight w:val="654"/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4C75E9" w:rsidTr="004C75E9">
        <w:trPr>
          <w:trHeight w:val="330"/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4C75E9" w:rsidTr="004C75E9">
        <w:trPr>
          <w:trHeight w:val="330"/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C75E9" w:rsidTr="004C75E9">
        <w:trPr>
          <w:trHeight w:val="428"/>
          <w:jc w:val="center"/>
        </w:trPr>
        <w:tc>
          <w:tcPr>
            <w:tcW w:w="1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5E9" w:rsidRP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42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5E9" w:rsidRDefault="004C75E9" w:rsidP="004C75E9">
            <w:pPr>
              <w:jc w:val="left"/>
              <w:rPr>
                <w:rFonts w:ascii="Arial" w:hAnsi="Arial"/>
                <w:color w:val="000000"/>
                <w:sz w:val="26"/>
              </w:rPr>
            </w:pPr>
            <w:proofErr w:type="spellStart"/>
            <w:r w:rsidRPr="00DD50E5">
              <w:rPr>
                <w:lang w:val="el-GR"/>
              </w:rPr>
              <w:t>Μελάνι</w:t>
            </w:r>
            <w:proofErr w:type="spellEnd"/>
            <w:r w:rsidRPr="00DD50E5">
              <w:rPr>
                <w:lang w:val="el-GR"/>
              </w:rPr>
              <w:t xml:space="preserve"> CANON PFI-2300R Magenta - 330ml (5282C001) </w:t>
            </w:r>
            <w:proofErr w:type="spellStart"/>
            <w:r w:rsidRPr="00DD50E5">
              <w:rPr>
                <w:lang w:val="el-GR"/>
              </w:rPr>
              <w:t>γι</w:t>
            </w:r>
            <w:proofErr w:type="spellEnd"/>
            <w:r w:rsidRPr="00DD50E5">
              <w:rPr>
                <w:lang w:val="el-GR"/>
              </w:rPr>
              <w:t>α CANNON IMAGE PROGRAF GP-2000 PLOTTER-24"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/>
              </w:rPr>
              <w:t>ΝΑΙ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C75E9" w:rsidTr="004C75E9">
        <w:trPr>
          <w:trHeight w:val="330"/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 xml:space="preserve"> 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4C75E9" w:rsidRDefault="004C75E9"/>
    <w:tbl>
      <w:tblPr>
        <w:tblW w:w="7866" w:type="dxa"/>
        <w:jc w:val="center"/>
        <w:tblLayout w:type="fixed"/>
        <w:tblLook w:val="04A0" w:firstRow="1" w:lastRow="0" w:firstColumn="1" w:lastColumn="0" w:noHBand="0" w:noVBand="1"/>
      </w:tblPr>
      <w:tblGrid>
        <w:gridCol w:w="1081"/>
        <w:gridCol w:w="4288"/>
        <w:gridCol w:w="631"/>
        <w:gridCol w:w="993"/>
        <w:gridCol w:w="873"/>
      </w:tblGrid>
      <w:tr w:rsidR="004C75E9" w:rsidTr="004C75E9">
        <w:trPr>
          <w:trHeight w:val="600"/>
          <w:jc w:val="center"/>
        </w:trPr>
        <w:tc>
          <w:tcPr>
            <w:tcW w:w="78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DD6EE"/>
            <w:vAlign w:val="center"/>
          </w:tcPr>
          <w:p w:rsidR="004C75E9" w:rsidRPr="004C75E9" w:rsidRDefault="004C75E9" w:rsidP="004C75E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4C75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4C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ΤΧΠΠΑ-6</w:t>
            </w:r>
          </w:p>
          <w:p w:rsidR="004C75E9" w:rsidRP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4C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Μελάνια</w:t>
            </w:r>
            <w:r w:rsidRPr="004C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CANON PFI</w:t>
            </w:r>
          </w:p>
        </w:tc>
      </w:tr>
      <w:tr w:rsidR="004C75E9" w:rsidTr="004C75E9">
        <w:trPr>
          <w:trHeight w:val="654"/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4C75E9" w:rsidTr="004C75E9">
        <w:trPr>
          <w:trHeight w:val="330"/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4C75E9" w:rsidTr="004C75E9">
        <w:trPr>
          <w:trHeight w:val="330"/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C75E9" w:rsidTr="004C75E9">
        <w:trPr>
          <w:trHeight w:val="428"/>
          <w:jc w:val="center"/>
        </w:trPr>
        <w:tc>
          <w:tcPr>
            <w:tcW w:w="1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lastRenderedPageBreak/>
              <w:t>1</w:t>
            </w:r>
          </w:p>
        </w:tc>
        <w:tc>
          <w:tcPr>
            <w:tcW w:w="42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5E9" w:rsidRDefault="004C75E9" w:rsidP="004C75E9">
            <w:pPr>
              <w:jc w:val="left"/>
              <w:rPr>
                <w:rFonts w:ascii="Arial" w:hAnsi="Arial"/>
                <w:color w:val="000000"/>
                <w:sz w:val="26"/>
              </w:rPr>
            </w:pPr>
            <w:proofErr w:type="spellStart"/>
            <w:r w:rsidRPr="00DD50E5">
              <w:rPr>
                <w:lang w:val="el-GR"/>
              </w:rPr>
              <w:t>Μελάνι</w:t>
            </w:r>
            <w:proofErr w:type="spellEnd"/>
            <w:r w:rsidRPr="00DD50E5">
              <w:rPr>
                <w:lang w:val="el-GR"/>
              </w:rPr>
              <w:t xml:space="preserve"> CANON PFI-2300R Μα</w:t>
            </w:r>
            <w:proofErr w:type="spellStart"/>
            <w:r w:rsidRPr="00DD50E5">
              <w:rPr>
                <w:lang w:val="el-GR"/>
              </w:rPr>
              <w:t>ύρο</w:t>
            </w:r>
            <w:proofErr w:type="spellEnd"/>
            <w:r w:rsidRPr="00DD50E5">
              <w:rPr>
                <w:lang w:val="el-GR"/>
              </w:rPr>
              <w:t xml:space="preserve"> - 330ml (5282C001) </w:t>
            </w:r>
            <w:proofErr w:type="spellStart"/>
            <w:r w:rsidRPr="00DD50E5">
              <w:rPr>
                <w:lang w:val="el-GR"/>
              </w:rPr>
              <w:t>γι</w:t>
            </w:r>
            <w:proofErr w:type="spellEnd"/>
            <w:r w:rsidRPr="00DD50E5">
              <w:rPr>
                <w:lang w:val="el-GR"/>
              </w:rPr>
              <w:t>α CANNON IMAGE PROGRAF GP-2000 PLOTTER-24"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/>
              </w:rPr>
              <w:t>ΝΑΙ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C75E9" w:rsidTr="004C75E9">
        <w:trPr>
          <w:trHeight w:val="330"/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 xml:space="preserve"> 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4C75E9" w:rsidRDefault="004C75E9"/>
    <w:tbl>
      <w:tblPr>
        <w:tblW w:w="7866" w:type="dxa"/>
        <w:jc w:val="center"/>
        <w:tblLayout w:type="fixed"/>
        <w:tblLook w:val="04A0" w:firstRow="1" w:lastRow="0" w:firstColumn="1" w:lastColumn="0" w:noHBand="0" w:noVBand="1"/>
      </w:tblPr>
      <w:tblGrid>
        <w:gridCol w:w="1080"/>
        <w:gridCol w:w="4289"/>
        <w:gridCol w:w="631"/>
        <w:gridCol w:w="992"/>
        <w:gridCol w:w="874"/>
      </w:tblGrid>
      <w:tr w:rsidR="004C75E9" w:rsidRPr="004C75E9" w:rsidTr="004C75E9">
        <w:trPr>
          <w:trHeight w:val="600"/>
          <w:jc w:val="center"/>
        </w:trPr>
        <w:tc>
          <w:tcPr>
            <w:tcW w:w="78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DD6EE"/>
            <w:vAlign w:val="center"/>
          </w:tcPr>
          <w:p w:rsidR="004C75E9" w:rsidRPr="004C75E9" w:rsidRDefault="004C75E9" w:rsidP="004C75E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4C75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4C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ΤΧΠΠΑ-7</w:t>
            </w:r>
          </w:p>
          <w:p w:rsidR="004C75E9" w:rsidRP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4C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Canon C-EXV42 </w:t>
            </w:r>
            <w:r w:rsidRPr="004C75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Γνήσιο</w:t>
            </w:r>
            <w:r w:rsidRPr="004C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Toner Laser </w:t>
            </w:r>
            <w:r w:rsidRPr="004C75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Εκτυπωτή</w:t>
            </w:r>
          </w:p>
        </w:tc>
      </w:tr>
      <w:tr w:rsidR="004C75E9" w:rsidTr="004C75E9">
        <w:trPr>
          <w:trHeight w:val="654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4C75E9" w:rsidTr="004C75E9">
        <w:trPr>
          <w:trHeight w:val="33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4C75E9" w:rsidTr="004C75E9">
        <w:trPr>
          <w:trHeight w:val="33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C75E9" w:rsidTr="004C75E9">
        <w:trPr>
          <w:trHeight w:val="428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5E9" w:rsidRDefault="004C75E9" w:rsidP="004C75E9">
            <w:pPr>
              <w:jc w:val="left"/>
              <w:rPr>
                <w:rFonts w:ascii="Arial" w:hAnsi="Arial"/>
                <w:color w:val="000000"/>
                <w:sz w:val="26"/>
              </w:rPr>
            </w:pPr>
            <w:r w:rsidRPr="00DD50E5">
              <w:rPr>
                <w:lang w:val="en-US"/>
              </w:rPr>
              <w:t xml:space="preserve">Canon C-EXV42 </w:t>
            </w:r>
            <w:proofErr w:type="spellStart"/>
            <w:r w:rsidRPr="00DD50E5">
              <w:rPr>
                <w:lang w:val="el-GR"/>
              </w:rPr>
              <w:t>Γνήσιο</w:t>
            </w:r>
            <w:proofErr w:type="spellEnd"/>
            <w:r w:rsidRPr="00DD50E5">
              <w:rPr>
                <w:lang w:val="en-US"/>
              </w:rPr>
              <w:t xml:space="preserve"> Toner Laser </w:t>
            </w:r>
            <w:proofErr w:type="spellStart"/>
            <w:r w:rsidRPr="00DD50E5">
              <w:rPr>
                <w:lang w:val="el-GR"/>
              </w:rPr>
              <w:t>Εκτυ</w:t>
            </w:r>
            <w:proofErr w:type="spellEnd"/>
            <w:r w:rsidRPr="00DD50E5">
              <w:rPr>
                <w:lang w:val="el-GR"/>
              </w:rPr>
              <w:t>πωτή</w:t>
            </w:r>
            <w:r w:rsidRPr="00DD50E5">
              <w:rPr>
                <w:lang w:val="en-US"/>
              </w:rPr>
              <w:t xml:space="preserve"> </w:t>
            </w:r>
            <w:r w:rsidRPr="00DD50E5">
              <w:rPr>
                <w:lang w:val="el-GR"/>
              </w:rPr>
              <w:t>Μα</w:t>
            </w:r>
            <w:proofErr w:type="spellStart"/>
            <w:r w:rsidRPr="00DD50E5">
              <w:rPr>
                <w:lang w:val="el-GR"/>
              </w:rPr>
              <w:t>ύρο</w:t>
            </w:r>
            <w:proofErr w:type="spellEnd"/>
            <w:r w:rsidRPr="00DD50E5">
              <w:rPr>
                <w:lang w:val="en-US"/>
              </w:rPr>
              <w:t xml:space="preserve"> 10200 </w:t>
            </w:r>
            <w:proofErr w:type="spellStart"/>
            <w:r w:rsidRPr="00DD50E5">
              <w:rPr>
                <w:lang w:val="el-GR"/>
              </w:rPr>
              <w:t>Σελίδων</w:t>
            </w:r>
            <w:proofErr w:type="spellEnd"/>
            <w:r w:rsidRPr="00DD50E5">
              <w:rPr>
                <w:lang w:val="en-US"/>
              </w:rPr>
              <w:t xml:space="preserve"> </w:t>
            </w:r>
            <w:proofErr w:type="spellStart"/>
            <w:r w:rsidRPr="00DD50E5">
              <w:rPr>
                <w:lang w:val="el-GR"/>
              </w:rPr>
              <w:t>γι</w:t>
            </w:r>
            <w:proofErr w:type="spellEnd"/>
            <w:r w:rsidRPr="00DD50E5">
              <w:rPr>
                <w:lang w:val="el-GR"/>
              </w:rPr>
              <w:t>α</w:t>
            </w:r>
            <w:r w:rsidRPr="00DD50E5">
              <w:rPr>
                <w:lang w:val="en-US"/>
              </w:rPr>
              <w:t xml:space="preserve"> Cannon Image Runner 2224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C75E9" w:rsidTr="004C75E9">
        <w:trPr>
          <w:trHeight w:val="33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C75E9" w:rsidRDefault="004C75E9" w:rsidP="004C7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</w:tbl>
    <w:p w:rsidR="004C75E9" w:rsidRDefault="004C75E9"/>
    <w:tbl>
      <w:tblPr>
        <w:tblW w:w="7866" w:type="dxa"/>
        <w:jc w:val="center"/>
        <w:tblLayout w:type="fixed"/>
        <w:tblLook w:val="04A0" w:firstRow="1" w:lastRow="0" w:firstColumn="1" w:lastColumn="0" w:noHBand="0" w:noVBand="1"/>
      </w:tblPr>
      <w:tblGrid>
        <w:gridCol w:w="1080"/>
        <w:gridCol w:w="4289"/>
        <w:gridCol w:w="631"/>
        <w:gridCol w:w="992"/>
        <w:gridCol w:w="874"/>
      </w:tblGrid>
      <w:tr w:rsidR="00F64D1F" w:rsidRPr="004C75E9" w:rsidTr="002C4D73">
        <w:trPr>
          <w:trHeight w:val="600"/>
          <w:jc w:val="center"/>
        </w:trPr>
        <w:tc>
          <w:tcPr>
            <w:tcW w:w="78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DD6EE"/>
            <w:vAlign w:val="center"/>
          </w:tcPr>
          <w:p w:rsidR="00F64D1F" w:rsidRPr="00F64D1F" w:rsidRDefault="00F64D1F" w:rsidP="00F64D1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F64D1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F64D1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F64D1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ΤΧΠΠΑ</w:t>
            </w:r>
            <w:r w:rsidRPr="00F64D1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-19</w:t>
            </w:r>
            <w:r w:rsidRPr="004C75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F64D1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Λέιζερ</w:t>
            </w:r>
            <w:r w:rsidRPr="00F64D1F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Logitech Presenter R500s</w:t>
            </w:r>
          </w:p>
        </w:tc>
      </w:tr>
      <w:tr w:rsidR="00F64D1F" w:rsidTr="002C4D73">
        <w:trPr>
          <w:trHeight w:val="654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64D1F" w:rsidRDefault="00F64D1F" w:rsidP="002C4D7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64D1F" w:rsidRDefault="00F64D1F" w:rsidP="002C4D7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64D1F" w:rsidRDefault="00F64D1F" w:rsidP="002C4D7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64D1F" w:rsidRDefault="00F64D1F" w:rsidP="002C4D7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64D1F" w:rsidRDefault="00F64D1F" w:rsidP="002C4D7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F64D1F" w:rsidTr="002C4D73">
        <w:trPr>
          <w:trHeight w:val="33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64D1F" w:rsidRDefault="00F64D1F" w:rsidP="002C4D7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64D1F" w:rsidRDefault="00F64D1F" w:rsidP="002C4D7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64D1F" w:rsidRDefault="00F64D1F" w:rsidP="002C4D7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64D1F" w:rsidRDefault="00F64D1F" w:rsidP="002C4D7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64D1F" w:rsidRDefault="00F64D1F" w:rsidP="002C4D7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F64D1F" w:rsidTr="002C4D73">
        <w:trPr>
          <w:trHeight w:val="33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64D1F" w:rsidRDefault="00F64D1F" w:rsidP="002C4D7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64D1F" w:rsidRDefault="00F64D1F" w:rsidP="002C4D7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64D1F" w:rsidRDefault="00F64D1F" w:rsidP="002C4D7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64D1F" w:rsidRDefault="00F64D1F" w:rsidP="002C4D7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64D1F" w:rsidRDefault="00F64D1F" w:rsidP="002C4D7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64D1F" w:rsidTr="002C4D73">
        <w:trPr>
          <w:trHeight w:val="428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D1F" w:rsidRDefault="00F64D1F" w:rsidP="002C4D7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D1F" w:rsidRPr="00F64D1F" w:rsidRDefault="00F64D1F" w:rsidP="002C4D73">
            <w:pPr>
              <w:jc w:val="left"/>
              <w:rPr>
                <w:rFonts w:ascii="Arial" w:hAnsi="Arial"/>
                <w:color w:val="000000"/>
                <w:sz w:val="26"/>
                <w:lang w:val="el-GR"/>
              </w:rPr>
            </w:pPr>
            <w:r w:rsidRPr="00F64D1F">
              <w:t>Logitech</w:t>
            </w:r>
            <w:r w:rsidRPr="00F64D1F">
              <w:rPr>
                <w:lang w:val="el-GR"/>
              </w:rPr>
              <w:t xml:space="preserve"> </w:t>
            </w:r>
            <w:r w:rsidRPr="00F64D1F">
              <w:t>Presenter</w:t>
            </w:r>
            <w:r w:rsidRPr="00F64D1F">
              <w:rPr>
                <w:lang w:val="el-GR"/>
              </w:rPr>
              <w:t xml:space="preserve"> </w:t>
            </w:r>
            <w:r w:rsidRPr="00F64D1F">
              <w:t>R</w:t>
            </w:r>
            <w:r w:rsidRPr="00F64D1F">
              <w:rPr>
                <w:lang w:val="el-GR"/>
              </w:rPr>
              <w:t>500</w:t>
            </w:r>
            <w:r w:rsidRPr="00F64D1F">
              <w:t>s</w:t>
            </w:r>
            <w:r w:rsidRPr="00F64D1F">
              <w:rPr>
                <w:lang w:val="el-GR"/>
              </w:rPr>
              <w:t xml:space="preserve"> (με Κόκκινο </w:t>
            </w:r>
            <w:r w:rsidRPr="00F64D1F">
              <w:t>Laser</w:t>
            </w:r>
            <w:r w:rsidRPr="00F64D1F">
              <w:rPr>
                <w:lang w:val="el-GR"/>
              </w:rPr>
              <w:t xml:space="preserve"> και Πλήκτρα </w:t>
            </w:r>
            <w:r w:rsidRPr="00F64D1F">
              <w:t>Slideshow</w:t>
            </w:r>
            <w:r w:rsidRPr="00F64D1F">
              <w:rPr>
                <w:lang w:val="el-GR"/>
              </w:rPr>
              <w:t xml:space="preserve">, Ακτίνα προβολής  20 </w:t>
            </w:r>
            <w:r w:rsidRPr="00F64D1F">
              <w:t>m</w:t>
            </w:r>
            <w:r w:rsidRPr="00F64D1F">
              <w:rPr>
                <w:lang w:val="el-GR"/>
              </w:rPr>
              <w:t xml:space="preserve">,  Πλήκτρα </w:t>
            </w:r>
            <w:r w:rsidRPr="00F64D1F">
              <w:t>Slideshow</w:t>
            </w:r>
            <w:r w:rsidRPr="00F64D1F">
              <w:rPr>
                <w:lang w:val="el-GR"/>
              </w:rPr>
              <w:t xml:space="preserve">,   Δέκτης </w:t>
            </w:r>
            <w:r w:rsidRPr="00F64D1F">
              <w:t>USB</w:t>
            </w:r>
            <w:r w:rsidRPr="00F64D1F">
              <w:rPr>
                <w:lang w:val="el-GR"/>
              </w:rPr>
              <w:t>)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D1F" w:rsidRDefault="00F64D1F" w:rsidP="002C4D7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64D1F" w:rsidRDefault="00F64D1F" w:rsidP="002C4D7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64D1F" w:rsidRDefault="00F64D1F" w:rsidP="002C4D7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64D1F" w:rsidTr="002C4D73">
        <w:trPr>
          <w:trHeight w:val="33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D1F" w:rsidRDefault="00F64D1F" w:rsidP="002C4D7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D1F" w:rsidRDefault="00F64D1F" w:rsidP="002C4D7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D1F" w:rsidRDefault="00F64D1F" w:rsidP="002C4D7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64D1F" w:rsidRDefault="00F64D1F" w:rsidP="002C4D7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64D1F" w:rsidRDefault="00F64D1F" w:rsidP="002C4D7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</w:tbl>
    <w:p w:rsidR="00F64D1F" w:rsidRDefault="00F64D1F"/>
    <w:tbl>
      <w:tblPr>
        <w:tblW w:w="7866" w:type="dxa"/>
        <w:jc w:val="center"/>
        <w:tblLayout w:type="fixed"/>
        <w:tblLook w:val="04A0" w:firstRow="1" w:lastRow="0" w:firstColumn="1" w:lastColumn="0" w:noHBand="0" w:noVBand="1"/>
      </w:tblPr>
      <w:tblGrid>
        <w:gridCol w:w="1080"/>
        <w:gridCol w:w="4289"/>
        <w:gridCol w:w="631"/>
        <w:gridCol w:w="992"/>
        <w:gridCol w:w="874"/>
      </w:tblGrid>
      <w:tr w:rsidR="00F64D1F" w:rsidRPr="00F64D1F" w:rsidTr="00F64D1F">
        <w:trPr>
          <w:trHeight w:val="600"/>
          <w:jc w:val="center"/>
        </w:trPr>
        <w:tc>
          <w:tcPr>
            <w:tcW w:w="78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DD6EE"/>
            <w:vAlign w:val="center"/>
          </w:tcPr>
          <w:p w:rsidR="00F64D1F" w:rsidRPr="00F64D1F" w:rsidRDefault="00F64D1F" w:rsidP="00F64D1F">
            <w:pPr>
              <w:jc w:val="center"/>
              <w:rPr>
                <w:lang w:val="en-US"/>
              </w:rPr>
            </w:pPr>
            <w:r w:rsidRPr="00F64D1F">
              <w:rPr>
                <w:lang w:val="el-GR"/>
              </w:rPr>
              <w:t>ΕΙΔΟΣ</w:t>
            </w:r>
            <w:r w:rsidRPr="00F64D1F">
              <w:t xml:space="preserve"> </w:t>
            </w:r>
            <w:r w:rsidRPr="00F64D1F">
              <w:rPr>
                <w:lang w:val="el-GR"/>
              </w:rPr>
              <w:t>ΤΧΠΠΑ</w:t>
            </w:r>
            <w:r w:rsidRPr="00F64D1F">
              <w:t>-</w:t>
            </w:r>
            <w:r>
              <w:t xml:space="preserve">20 </w:t>
            </w:r>
            <w:r w:rsidRPr="00F64D1F">
              <w:t xml:space="preserve"> </w:t>
            </w:r>
            <w:proofErr w:type="spellStart"/>
            <w:r w:rsidRPr="00F64D1F">
              <w:t>Λέιζερ</w:t>
            </w:r>
            <w:proofErr w:type="spellEnd"/>
            <w:r w:rsidRPr="00F64D1F">
              <w:t xml:space="preserve"> Logitech Presenter R500s</w:t>
            </w:r>
          </w:p>
        </w:tc>
      </w:tr>
      <w:tr w:rsidR="00F64D1F" w:rsidRPr="00F64D1F" w:rsidTr="00F64D1F">
        <w:trPr>
          <w:trHeight w:val="654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64D1F" w:rsidRPr="00F64D1F" w:rsidRDefault="00F64D1F" w:rsidP="00F64D1F">
            <w:pPr>
              <w:rPr>
                <w:lang w:val="el-GR"/>
              </w:rPr>
            </w:pPr>
            <w:r w:rsidRPr="00F64D1F">
              <w:t>Α/Α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64D1F" w:rsidRPr="00F64D1F" w:rsidRDefault="00F64D1F" w:rsidP="00F64D1F">
            <w:pPr>
              <w:rPr>
                <w:lang w:val="el-GR"/>
              </w:rPr>
            </w:pPr>
            <w:r w:rsidRPr="00F64D1F">
              <w:t>ΑΝΑΛΥΤΙΚΗ ΠΕΡΙΓΡΑΦΗ ΠΡΟΔΙΑΓΡΑΦΩΝ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64D1F" w:rsidRPr="00F64D1F" w:rsidRDefault="00F64D1F" w:rsidP="00F64D1F">
            <w:pPr>
              <w:rPr>
                <w:lang w:val="el-GR"/>
              </w:rPr>
            </w:pPr>
            <w:r w:rsidRPr="00F64D1F">
              <w:t>ΑΠΑΙΤΗΣΗ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64D1F" w:rsidRPr="00F64D1F" w:rsidRDefault="00F64D1F" w:rsidP="00F64D1F">
            <w:pPr>
              <w:rPr>
                <w:lang w:val="el-GR"/>
              </w:rPr>
            </w:pPr>
            <w:r w:rsidRPr="00F64D1F">
              <w:t>ΑΠΑΝΤΗΣΗ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64D1F" w:rsidRPr="00F64D1F" w:rsidRDefault="00F64D1F" w:rsidP="00F64D1F">
            <w:pPr>
              <w:rPr>
                <w:lang w:val="el-GR"/>
              </w:rPr>
            </w:pPr>
            <w:r w:rsidRPr="00F64D1F">
              <w:t>ΠΑΡΑΠΟΜΠΗ</w:t>
            </w:r>
          </w:p>
        </w:tc>
      </w:tr>
      <w:tr w:rsidR="00F64D1F" w:rsidRPr="00F64D1F" w:rsidTr="00F64D1F">
        <w:trPr>
          <w:trHeight w:val="33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64D1F" w:rsidRPr="00F64D1F" w:rsidRDefault="00F64D1F" w:rsidP="00F64D1F">
            <w:pPr>
              <w:rPr>
                <w:lang w:val="el-GR"/>
              </w:rPr>
            </w:pPr>
            <w:r w:rsidRPr="00F64D1F">
              <w:t>(α)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64D1F" w:rsidRPr="00F64D1F" w:rsidRDefault="00F64D1F" w:rsidP="00F64D1F">
            <w:pPr>
              <w:rPr>
                <w:lang w:val="el-GR"/>
              </w:rPr>
            </w:pPr>
            <w:r w:rsidRPr="00F64D1F">
              <w:t>(β)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64D1F" w:rsidRPr="00F64D1F" w:rsidRDefault="00F64D1F" w:rsidP="00F64D1F">
            <w:pPr>
              <w:rPr>
                <w:lang w:val="el-GR"/>
              </w:rPr>
            </w:pPr>
            <w:r w:rsidRPr="00F64D1F">
              <w:t>(γ)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64D1F" w:rsidRPr="00F64D1F" w:rsidRDefault="00F64D1F" w:rsidP="00F64D1F">
            <w:pPr>
              <w:rPr>
                <w:lang w:val="el-GR"/>
              </w:rPr>
            </w:pPr>
            <w:r w:rsidRPr="00F64D1F">
              <w:t>(δ)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64D1F" w:rsidRPr="00F64D1F" w:rsidRDefault="00F64D1F" w:rsidP="00F64D1F">
            <w:pPr>
              <w:rPr>
                <w:lang w:val="el-GR"/>
              </w:rPr>
            </w:pPr>
            <w:r w:rsidRPr="00F64D1F">
              <w:t>(ε)</w:t>
            </w:r>
          </w:p>
        </w:tc>
      </w:tr>
      <w:tr w:rsidR="00F64D1F" w:rsidRPr="00F64D1F" w:rsidTr="00F64D1F">
        <w:trPr>
          <w:trHeight w:val="33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64D1F" w:rsidRPr="00F64D1F" w:rsidRDefault="00F64D1F" w:rsidP="00F64D1F">
            <w:pPr>
              <w:rPr>
                <w:b/>
                <w:bCs/>
                <w:lang w:val="el-GR"/>
              </w:rPr>
            </w:pPr>
            <w:r w:rsidRPr="00F64D1F">
              <w:rPr>
                <w:b/>
                <w:bCs/>
                <w:lang w:val="el-GR"/>
              </w:rPr>
              <w:t>Α/Α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64D1F" w:rsidRPr="00F64D1F" w:rsidRDefault="00F64D1F" w:rsidP="00F64D1F">
            <w:pPr>
              <w:rPr>
                <w:b/>
                <w:bCs/>
                <w:lang w:val="el-GR"/>
              </w:rPr>
            </w:pPr>
            <w:proofErr w:type="spellStart"/>
            <w:r w:rsidRPr="00F64D1F">
              <w:rPr>
                <w:b/>
                <w:bCs/>
              </w:rPr>
              <w:t>Γενικά</w:t>
            </w:r>
            <w:proofErr w:type="spellEnd"/>
            <w:r w:rsidRPr="00F64D1F">
              <w:rPr>
                <w:b/>
                <w:bCs/>
              </w:rPr>
              <w:t xml:space="preserve"> Χαρα</w:t>
            </w:r>
            <w:proofErr w:type="spellStart"/>
            <w:r w:rsidRPr="00F64D1F">
              <w:rPr>
                <w:b/>
                <w:bCs/>
              </w:rPr>
              <w:t>κτηριστικά</w:t>
            </w:r>
            <w:proofErr w:type="spellEnd"/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64D1F" w:rsidRPr="00F64D1F" w:rsidRDefault="00F64D1F" w:rsidP="00F64D1F">
            <w:pPr>
              <w:rPr>
                <w:b/>
                <w:bCs/>
                <w:lang w:val="el-GR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64D1F" w:rsidRPr="00F64D1F" w:rsidRDefault="00F64D1F" w:rsidP="00F64D1F">
            <w:pPr>
              <w:rPr>
                <w:b/>
                <w:bCs/>
                <w:lang w:val="el-GR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64D1F" w:rsidRPr="00F64D1F" w:rsidRDefault="00F64D1F" w:rsidP="00F64D1F">
            <w:pPr>
              <w:rPr>
                <w:b/>
                <w:bCs/>
                <w:lang w:val="el-GR"/>
              </w:rPr>
            </w:pPr>
          </w:p>
        </w:tc>
      </w:tr>
      <w:tr w:rsidR="00F64D1F" w:rsidRPr="00F64D1F" w:rsidTr="00F64D1F">
        <w:trPr>
          <w:trHeight w:val="428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D1F" w:rsidRPr="00F64D1F" w:rsidRDefault="00F64D1F" w:rsidP="00F64D1F">
            <w:pPr>
              <w:rPr>
                <w:lang w:val="el-GR"/>
              </w:rPr>
            </w:pPr>
            <w:r w:rsidRPr="00F64D1F">
              <w:t>1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D1F" w:rsidRPr="00F64D1F" w:rsidRDefault="00F64D1F" w:rsidP="00F64D1F">
            <w:pPr>
              <w:rPr>
                <w:lang w:val="el-GR"/>
              </w:rPr>
            </w:pPr>
            <w:proofErr w:type="spellStart"/>
            <w:r w:rsidRPr="00F64D1F">
              <w:rPr>
                <w:lang w:val="el-GR"/>
              </w:rPr>
              <w:t>Logitech</w:t>
            </w:r>
            <w:proofErr w:type="spellEnd"/>
            <w:r w:rsidRPr="00F64D1F">
              <w:rPr>
                <w:lang w:val="el-GR"/>
              </w:rPr>
              <w:t xml:space="preserve"> </w:t>
            </w:r>
            <w:proofErr w:type="spellStart"/>
            <w:r w:rsidRPr="00F64D1F">
              <w:rPr>
                <w:lang w:val="el-GR"/>
              </w:rPr>
              <w:t>Presenter</w:t>
            </w:r>
            <w:proofErr w:type="spellEnd"/>
            <w:r w:rsidRPr="00F64D1F">
              <w:rPr>
                <w:lang w:val="el-GR"/>
              </w:rPr>
              <w:t xml:space="preserve"> R500s (με Κόκκινο </w:t>
            </w:r>
            <w:proofErr w:type="spellStart"/>
            <w:r w:rsidRPr="00F64D1F">
              <w:rPr>
                <w:lang w:val="el-GR"/>
              </w:rPr>
              <w:t>Laser</w:t>
            </w:r>
            <w:proofErr w:type="spellEnd"/>
            <w:r w:rsidRPr="00F64D1F">
              <w:rPr>
                <w:lang w:val="el-GR"/>
              </w:rPr>
              <w:t xml:space="preserve"> και Πλήκτρα </w:t>
            </w:r>
            <w:proofErr w:type="spellStart"/>
            <w:r w:rsidRPr="00F64D1F">
              <w:rPr>
                <w:lang w:val="el-GR"/>
              </w:rPr>
              <w:t>Slideshow</w:t>
            </w:r>
            <w:proofErr w:type="spellEnd"/>
            <w:r w:rsidRPr="00F64D1F">
              <w:rPr>
                <w:lang w:val="el-GR"/>
              </w:rPr>
              <w:t xml:space="preserve">, Ακτίνα προβολής  20 m,  Πλήκτρα </w:t>
            </w:r>
            <w:proofErr w:type="spellStart"/>
            <w:r w:rsidRPr="00F64D1F">
              <w:rPr>
                <w:lang w:val="el-GR"/>
              </w:rPr>
              <w:t>Slideshow</w:t>
            </w:r>
            <w:proofErr w:type="spellEnd"/>
            <w:r w:rsidRPr="00F64D1F">
              <w:rPr>
                <w:lang w:val="el-GR"/>
              </w:rPr>
              <w:t>,   Δέκτης USB)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D1F" w:rsidRPr="00F64D1F" w:rsidRDefault="00F64D1F" w:rsidP="00F64D1F">
            <w:pPr>
              <w:rPr>
                <w:lang w:val="el-GR"/>
              </w:rPr>
            </w:pPr>
            <w:r w:rsidRPr="00F64D1F">
              <w:t>ΝΑΙ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64D1F" w:rsidRPr="00F64D1F" w:rsidRDefault="00F64D1F" w:rsidP="00F64D1F">
            <w:pPr>
              <w:rPr>
                <w:lang w:val="el-GR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64D1F" w:rsidRPr="00F64D1F" w:rsidRDefault="00F64D1F" w:rsidP="00F64D1F">
            <w:pPr>
              <w:rPr>
                <w:lang w:val="el-GR"/>
              </w:rPr>
            </w:pPr>
          </w:p>
        </w:tc>
      </w:tr>
      <w:tr w:rsidR="00F64D1F" w:rsidRPr="00F64D1F" w:rsidTr="00F64D1F">
        <w:trPr>
          <w:trHeight w:val="33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D1F" w:rsidRPr="006600FE" w:rsidRDefault="006600FE" w:rsidP="00F64D1F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D1F" w:rsidRPr="00F64D1F" w:rsidRDefault="00F64D1F" w:rsidP="00F64D1F">
            <w:pPr>
              <w:rPr>
                <w:lang w:val="el-GR"/>
              </w:rPr>
            </w:pPr>
            <w:r w:rsidRPr="00F64D1F">
              <w:rPr>
                <w:lang w:val="el-GR"/>
              </w:rPr>
              <w:t>ΠΟΣΟΤΗΤΑ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D1F" w:rsidRPr="00F64D1F" w:rsidRDefault="00F64D1F" w:rsidP="00F64D1F">
            <w:pPr>
              <w:rPr>
                <w:lang w:val="el-GR"/>
              </w:rPr>
            </w:pPr>
            <w:r w:rsidRPr="00F64D1F">
              <w:rPr>
                <w:lang w:val="el-GR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64D1F" w:rsidRPr="00F64D1F" w:rsidRDefault="00F64D1F" w:rsidP="00F64D1F">
            <w:pPr>
              <w:rPr>
                <w:lang w:val="el-GR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64D1F" w:rsidRPr="00F64D1F" w:rsidRDefault="00F64D1F" w:rsidP="00F64D1F">
            <w:pPr>
              <w:rPr>
                <w:lang w:val="el-GR"/>
              </w:rPr>
            </w:pPr>
          </w:p>
        </w:tc>
      </w:tr>
    </w:tbl>
    <w:p w:rsidR="00F64D1F" w:rsidRDefault="00F64D1F"/>
    <w:p w:rsidR="00F64D1F" w:rsidRDefault="00F64D1F">
      <w:pPr>
        <w:rPr>
          <w:rFonts w:eastAsiaTheme="minorHAnsi" w:cstheme="minorBidi"/>
          <w:szCs w:val="22"/>
          <w:lang w:val="el-GR" w:eastAsia="en-US"/>
        </w:rPr>
      </w:pPr>
      <w:r>
        <w:fldChar w:fldCharType="begin"/>
      </w:r>
      <w:r>
        <w:instrText xml:space="preserve"> LINK Excel.Sheet.12 "\\\\ad.uth.gr\\SharedFolders\\eFinancialDirectorate\\Purchasing_Department\\2025\\ΔΙΑΓΩΝΙΣΜΟΙ\\ΤΑΚΤΙΚΟΙ\\12. 4121-2025\\ΠΡΟΠΑΡΑΣΚΕΥΗ\\ΑΙΤΗΜΑΤΑ ΤΜΗΜΑΤΩΝ\\32. ΧΩΡΟΤΑΞΙΑ\\toner  - Μούτσιος.xlsx" "Sheet1!R45C1:R51C5" \a \f 5 \h  \* MERGEFORMAT </w:instrText>
      </w:r>
      <w:r>
        <w:fldChar w:fldCharType="separate"/>
      </w:r>
    </w:p>
    <w:p w:rsidR="006600FE" w:rsidRDefault="00F64D1F">
      <w:r>
        <w:fldChar w:fldCharType="end"/>
      </w:r>
    </w:p>
    <w:tbl>
      <w:tblPr>
        <w:tblW w:w="7866" w:type="dxa"/>
        <w:jc w:val="center"/>
        <w:tblLayout w:type="fixed"/>
        <w:tblLook w:val="04A0" w:firstRow="1" w:lastRow="0" w:firstColumn="1" w:lastColumn="0" w:noHBand="0" w:noVBand="1"/>
      </w:tblPr>
      <w:tblGrid>
        <w:gridCol w:w="1080"/>
        <w:gridCol w:w="4289"/>
        <w:gridCol w:w="631"/>
        <w:gridCol w:w="992"/>
        <w:gridCol w:w="874"/>
      </w:tblGrid>
      <w:tr w:rsidR="006600FE" w:rsidRPr="006600FE" w:rsidTr="002C4D73">
        <w:trPr>
          <w:trHeight w:val="600"/>
          <w:jc w:val="center"/>
        </w:trPr>
        <w:tc>
          <w:tcPr>
            <w:tcW w:w="78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DD6EE"/>
            <w:vAlign w:val="center"/>
          </w:tcPr>
          <w:p w:rsidR="006600FE" w:rsidRPr="006600FE" w:rsidRDefault="006600FE" w:rsidP="006600FE">
            <w:pPr>
              <w:jc w:val="center"/>
              <w:rPr>
                <w:lang w:val="en-US"/>
              </w:rPr>
            </w:pPr>
            <w:r w:rsidRPr="006600FE">
              <w:rPr>
                <w:lang w:val="el-GR"/>
              </w:rPr>
              <w:lastRenderedPageBreak/>
              <w:t>ΕΙΔΟΣ</w:t>
            </w:r>
            <w:r w:rsidRPr="006600FE">
              <w:t xml:space="preserve"> </w:t>
            </w:r>
            <w:r w:rsidRPr="006600FE">
              <w:rPr>
                <w:lang w:val="el-GR"/>
              </w:rPr>
              <w:t>ΤΧΠΠΑ</w:t>
            </w:r>
            <w:r w:rsidRPr="006600FE">
              <w:t>-2</w:t>
            </w:r>
            <w:r>
              <w:t>4</w:t>
            </w:r>
            <w:r w:rsidRPr="006600FE">
              <w:t xml:space="preserve">   </w:t>
            </w:r>
            <w:proofErr w:type="spellStart"/>
            <w:r w:rsidRPr="006600FE">
              <w:t>Γνήσιο</w:t>
            </w:r>
            <w:proofErr w:type="spellEnd"/>
            <w:r w:rsidRPr="006600FE">
              <w:t xml:space="preserve"> Toner Laser </w:t>
            </w:r>
            <w:proofErr w:type="spellStart"/>
            <w:r w:rsidRPr="006600FE">
              <w:t>Εκτυ</w:t>
            </w:r>
            <w:proofErr w:type="spellEnd"/>
            <w:r w:rsidRPr="006600FE">
              <w:t>πωτή</w:t>
            </w:r>
          </w:p>
        </w:tc>
      </w:tr>
      <w:tr w:rsidR="006600FE" w:rsidRPr="006600FE" w:rsidTr="002C4D73">
        <w:trPr>
          <w:trHeight w:val="654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6600FE" w:rsidRPr="006600FE" w:rsidRDefault="006600FE" w:rsidP="006600FE">
            <w:pPr>
              <w:rPr>
                <w:lang w:val="el-GR"/>
              </w:rPr>
            </w:pPr>
            <w:r w:rsidRPr="006600FE">
              <w:t>Α/Α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6600FE" w:rsidRPr="006600FE" w:rsidRDefault="006600FE" w:rsidP="006600FE">
            <w:pPr>
              <w:rPr>
                <w:lang w:val="el-GR"/>
              </w:rPr>
            </w:pPr>
            <w:r w:rsidRPr="006600FE">
              <w:t>ΑΝΑΛΥΤΙΚΗ ΠΕΡΙΓΡΑΦΗ ΠΡΟΔΙΑΓΡΑΦΩΝ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6600FE" w:rsidRPr="006600FE" w:rsidRDefault="006600FE" w:rsidP="006600FE">
            <w:pPr>
              <w:rPr>
                <w:lang w:val="el-GR"/>
              </w:rPr>
            </w:pPr>
            <w:r w:rsidRPr="006600FE">
              <w:t>ΑΠΑΙΤΗΣΗ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6600FE" w:rsidRPr="006600FE" w:rsidRDefault="006600FE" w:rsidP="006600FE">
            <w:pPr>
              <w:rPr>
                <w:lang w:val="el-GR"/>
              </w:rPr>
            </w:pPr>
            <w:r w:rsidRPr="006600FE">
              <w:t>ΑΠΑΝΤΗΣΗ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6600FE" w:rsidRPr="006600FE" w:rsidRDefault="006600FE" w:rsidP="006600FE">
            <w:pPr>
              <w:rPr>
                <w:lang w:val="el-GR"/>
              </w:rPr>
            </w:pPr>
            <w:r w:rsidRPr="006600FE">
              <w:t>ΠΑΡΑΠΟΜΠΗ</w:t>
            </w:r>
          </w:p>
        </w:tc>
      </w:tr>
      <w:tr w:rsidR="006600FE" w:rsidRPr="006600FE" w:rsidTr="002C4D73">
        <w:trPr>
          <w:trHeight w:val="33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6600FE" w:rsidRPr="006600FE" w:rsidRDefault="006600FE" w:rsidP="006600FE">
            <w:pPr>
              <w:rPr>
                <w:lang w:val="el-GR"/>
              </w:rPr>
            </w:pPr>
            <w:r w:rsidRPr="006600FE">
              <w:t>(α)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6600FE" w:rsidRPr="006600FE" w:rsidRDefault="006600FE" w:rsidP="006600FE">
            <w:pPr>
              <w:rPr>
                <w:lang w:val="el-GR"/>
              </w:rPr>
            </w:pPr>
            <w:r w:rsidRPr="006600FE">
              <w:t>(β)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6600FE" w:rsidRPr="006600FE" w:rsidRDefault="006600FE" w:rsidP="006600FE">
            <w:pPr>
              <w:rPr>
                <w:lang w:val="el-GR"/>
              </w:rPr>
            </w:pPr>
            <w:r w:rsidRPr="006600FE">
              <w:t>(γ)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6600FE" w:rsidRPr="006600FE" w:rsidRDefault="006600FE" w:rsidP="006600FE">
            <w:pPr>
              <w:rPr>
                <w:lang w:val="el-GR"/>
              </w:rPr>
            </w:pPr>
            <w:r w:rsidRPr="006600FE">
              <w:t>(δ)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6600FE" w:rsidRPr="006600FE" w:rsidRDefault="006600FE" w:rsidP="006600FE">
            <w:pPr>
              <w:rPr>
                <w:lang w:val="el-GR"/>
              </w:rPr>
            </w:pPr>
            <w:r w:rsidRPr="006600FE">
              <w:t>(ε)</w:t>
            </w:r>
          </w:p>
        </w:tc>
      </w:tr>
      <w:tr w:rsidR="006600FE" w:rsidRPr="006600FE" w:rsidTr="002C4D73">
        <w:trPr>
          <w:trHeight w:val="33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6600FE" w:rsidRPr="006600FE" w:rsidRDefault="006600FE" w:rsidP="006600FE">
            <w:pPr>
              <w:rPr>
                <w:b/>
                <w:bCs/>
                <w:lang w:val="el-GR"/>
              </w:rPr>
            </w:pPr>
            <w:r w:rsidRPr="006600FE">
              <w:rPr>
                <w:b/>
                <w:bCs/>
                <w:lang w:val="el-GR"/>
              </w:rPr>
              <w:t>Α/Α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6600FE" w:rsidRPr="006600FE" w:rsidRDefault="006600FE" w:rsidP="006600FE">
            <w:pPr>
              <w:rPr>
                <w:b/>
                <w:bCs/>
                <w:lang w:val="el-GR"/>
              </w:rPr>
            </w:pPr>
            <w:proofErr w:type="spellStart"/>
            <w:r w:rsidRPr="006600FE">
              <w:rPr>
                <w:b/>
                <w:bCs/>
              </w:rPr>
              <w:t>Γενικά</w:t>
            </w:r>
            <w:proofErr w:type="spellEnd"/>
            <w:r w:rsidRPr="006600FE">
              <w:rPr>
                <w:b/>
                <w:bCs/>
              </w:rPr>
              <w:t xml:space="preserve"> Χαρα</w:t>
            </w:r>
            <w:proofErr w:type="spellStart"/>
            <w:r w:rsidRPr="006600FE">
              <w:rPr>
                <w:b/>
                <w:bCs/>
              </w:rPr>
              <w:t>κτηριστικά</w:t>
            </w:r>
            <w:proofErr w:type="spellEnd"/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6600FE" w:rsidRPr="006600FE" w:rsidRDefault="006600FE" w:rsidP="006600FE">
            <w:pPr>
              <w:rPr>
                <w:b/>
                <w:bCs/>
                <w:lang w:val="el-GR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6600FE" w:rsidRPr="006600FE" w:rsidRDefault="006600FE" w:rsidP="006600FE">
            <w:pPr>
              <w:rPr>
                <w:b/>
                <w:bCs/>
                <w:lang w:val="el-GR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6600FE" w:rsidRPr="006600FE" w:rsidRDefault="006600FE" w:rsidP="006600FE">
            <w:pPr>
              <w:rPr>
                <w:b/>
                <w:bCs/>
                <w:lang w:val="el-GR"/>
              </w:rPr>
            </w:pPr>
          </w:p>
        </w:tc>
      </w:tr>
      <w:tr w:rsidR="006600FE" w:rsidRPr="006600FE" w:rsidTr="002C4D73">
        <w:trPr>
          <w:trHeight w:val="428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0FE" w:rsidRPr="006600FE" w:rsidRDefault="006600FE" w:rsidP="006600FE">
            <w:pPr>
              <w:rPr>
                <w:lang w:val="el-GR"/>
              </w:rPr>
            </w:pPr>
            <w:r w:rsidRPr="006600FE">
              <w:t>1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0FE" w:rsidRPr="006600FE" w:rsidRDefault="006600FE" w:rsidP="006600FE">
            <w:pPr>
              <w:rPr>
                <w:lang w:val="el-GR"/>
              </w:rPr>
            </w:pPr>
            <w:r w:rsidRPr="006600FE">
              <w:rPr>
                <w:lang w:val="el-GR"/>
              </w:rPr>
              <w:t xml:space="preserve">OKI 44469803 Γνήσιο </w:t>
            </w:r>
            <w:proofErr w:type="spellStart"/>
            <w:r w:rsidRPr="006600FE">
              <w:rPr>
                <w:lang w:val="el-GR"/>
              </w:rPr>
              <w:t>Toner</w:t>
            </w:r>
            <w:proofErr w:type="spellEnd"/>
            <w:r w:rsidRPr="006600FE">
              <w:rPr>
                <w:lang w:val="el-GR"/>
              </w:rPr>
              <w:t xml:space="preserve"> </w:t>
            </w:r>
            <w:proofErr w:type="spellStart"/>
            <w:r w:rsidRPr="006600FE">
              <w:rPr>
                <w:lang w:val="el-GR"/>
              </w:rPr>
              <w:t>Laser</w:t>
            </w:r>
            <w:proofErr w:type="spellEnd"/>
            <w:r w:rsidRPr="006600FE">
              <w:rPr>
                <w:lang w:val="el-GR"/>
              </w:rPr>
              <w:t xml:space="preserve"> Εκτυπωτή Μαύρο 3500 Σελίδων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0FE" w:rsidRPr="006600FE" w:rsidRDefault="006600FE" w:rsidP="006600FE">
            <w:pPr>
              <w:rPr>
                <w:lang w:val="el-GR"/>
              </w:rPr>
            </w:pPr>
            <w:r w:rsidRPr="006600FE">
              <w:t>ΝΑΙ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6600FE" w:rsidRPr="006600FE" w:rsidRDefault="006600FE" w:rsidP="006600FE">
            <w:pPr>
              <w:rPr>
                <w:lang w:val="el-GR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6600FE" w:rsidRPr="006600FE" w:rsidRDefault="006600FE" w:rsidP="006600FE">
            <w:pPr>
              <w:rPr>
                <w:lang w:val="el-GR"/>
              </w:rPr>
            </w:pPr>
          </w:p>
        </w:tc>
      </w:tr>
      <w:tr w:rsidR="006600FE" w:rsidRPr="006600FE" w:rsidTr="002C4D73">
        <w:trPr>
          <w:trHeight w:val="33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0FE" w:rsidRPr="006600FE" w:rsidRDefault="006600FE" w:rsidP="006600FE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0FE" w:rsidRPr="006600FE" w:rsidRDefault="006600FE" w:rsidP="006600FE">
            <w:pPr>
              <w:rPr>
                <w:lang w:val="el-GR"/>
              </w:rPr>
            </w:pPr>
            <w:r w:rsidRPr="006600FE">
              <w:rPr>
                <w:lang w:val="el-GR"/>
              </w:rPr>
              <w:t>ΠΟΣΟΤΗΤΑ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0FE" w:rsidRPr="006600FE" w:rsidRDefault="006600FE" w:rsidP="006600FE">
            <w:pPr>
              <w:rPr>
                <w:lang w:val="el-GR"/>
              </w:rPr>
            </w:pPr>
            <w:r>
              <w:rPr>
                <w:lang w:val="el-GR"/>
              </w:rPr>
              <w:t xml:space="preserve"> 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6600FE" w:rsidRPr="006600FE" w:rsidRDefault="006600FE" w:rsidP="006600FE">
            <w:pPr>
              <w:rPr>
                <w:lang w:val="el-GR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6600FE" w:rsidRPr="006600FE" w:rsidRDefault="006600FE" w:rsidP="006600FE">
            <w:pPr>
              <w:rPr>
                <w:lang w:val="el-GR"/>
              </w:rPr>
            </w:pPr>
          </w:p>
        </w:tc>
      </w:tr>
    </w:tbl>
    <w:p w:rsidR="004C75E9" w:rsidRDefault="004C75E9"/>
    <w:tbl>
      <w:tblPr>
        <w:tblW w:w="7866" w:type="dxa"/>
        <w:jc w:val="center"/>
        <w:tblLayout w:type="fixed"/>
        <w:tblLook w:val="04A0" w:firstRow="1" w:lastRow="0" w:firstColumn="1" w:lastColumn="0" w:noHBand="0" w:noVBand="1"/>
      </w:tblPr>
      <w:tblGrid>
        <w:gridCol w:w="1080"/>
        <w:gridCol w:w="4289"/>
        <w:gridCol w:w="631"/>
        <w:gridCol w:w="992"/>
        <w:gridCol w:w="874"/>
      </w:tblGrid>
      <w:tr w:rsidR="0041720C" w:rsidRPr="006600FE" w:rsidTr="002C4D73">
        <w:trPr>
          <w:trHeight w:val="600"/>
          <w:jc w:val="center"/>
        </w:trPr>
        <w:tc>
          <w:tcPr>
            <w:tcW w:w="78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DD6EE"/>
            <w:vAlign w:val="center"/>
          </w:tcPr>
          <w:p w:rsidR="0041720C" w:rsidRPr="0072699D" w:rsidRDefault="0041720C" w:rsidP="0041720C">
            <w:pPr>
              <w:jc w:val="center"/>
            </w:pPr>
            <w:r w:rsidRPr="006600FE">
              <w:rPr>
                <w:lang w:val="el-GR"/>
              </w:rPr>
              <w:t>ΕΙΔΟΣ</w:t>
            </w:r>
            <w:r w:rsidRPr="006600FE">
              <w:t xml:space="preserve"> </w:t>
            </w:r>
            <w:r w:rsidRPr="006600FE">
              <w:rPr>
                <w:lang w:val="el-GR"/>
              </w:rPr>
              <w:t>ΤΧΠΠΑ</w:t>
            </w:r>
            <w:r w:rsidRPr="006600FE">
              <w:t>-2</w:t>
            </w:r>
            <w:r>
              <w:t>7</w:t>
            </w:r>
            <w:r w:rsidRPr="006600FE">
              <w:t xml:space="preserve">  </w:t>
            </w:r>
            <w:proofErr w:type="spellStart"/>
            <w:r w:rsidR="0072699D" w:rsidRPr="00BD7B3A">
              <w:rPr>
                <w:lang w:val="el-GR"/>
              </w:rPr>
              <w:t>Τόνερ</w:t>
            </w:r>
            <w:proofErr w:type="spellEnd"/>
            <w:r w:rsidR="0072699D" w:rsidRPr="0072699D">
              <w:t xml:space="preserve"> Brother TN-2320</w:t>
            </w:r>
          </w:p>
        </w:tc>
      </w:tr>
      <w:tr w:rsidR="0041720C" w:rsidRPr="006600FE" w:rsidTr="002C4D73">
        <w:trPr>
          <w:trHeight w:val="654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1720C" w:rsidRPr="006600FE" w:rsidRDefault="0041720C" w:rsidP="002C4D73">
            <w:pPr>
              <w:rPr>
                <w:lang w:val="el-GR"/>
              </w:rPr>
            </w:pPr>
            <w:r w:rsidRPr="006600FE">
              <w:t>Α/Α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1720C" w:rsidRPr="006600FE" w:rsidRDefault="0041720C" w:rsidP="002C4D73">
            <w:pPr>
              <w:rPr>
                <w:lang w:val="el-GR"/>
              </w:rPr>
            </w:pPr>
            <w:r w:rsidRPr="006600FE">
              <w:t>ΑΝΑΛΥΤΙΚΗ ΠΕΡΙΓΡΑΦΗ ΠΡΟΔΙΑΓΡΑΦΩΝ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1720C" w:rsidRPr="006600FE" w:rsidRDefault="0041720C" w:rsidP="002C4D73">
            <w:pPr>
              <w:rPr>
                <w:lang w:val="el-GR"/>
              </w:rPr>
            </w:pPr>
            <w:r w:rsidRPr="006600FE">
              <w:t>ΑΠΑΙΤΗΣΗ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1720C" w:rsidRPr="006600FE" w:rsidRDefault="0041720C" w:rsidP="002C4D73">
            <w:pPr>
              <w:rPr>
                <w:lang w:val="el-GR"/>
              </w:rPr>
            </w:pPr>
            <w:r w:rsidRPr="006600FE">
              <w:t>ΑΠΑΝΤΗΣΗ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1720C" w:rsidRPr="006600FE" w:rsidRDefault="0041720C" w:rsidP="002C4D73">
            <w:pPr>
              <w:rPr>
                <w:lang w:val="el-GR"/>
              </w:rPr>
            </w:pPr>
            <w:r w:rsidRPr="006600FE">
              <w:t>ΠΑΡΑΠΟΜΠΗ</w:t>
            </w:r>
          </w:p>
        </w:tc>
      </w:tr>
      <w:tr w:rsidR="0041720C" w:rsidRPr="006600FE" w:rsidTr="002C4D73">
        <w:trPr>
          <w:trHeight w:val="33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1720C" w:rsidRPr="006600FE" w:rsidRDefault="0041720C" w:rsidP="002C4D73">
            <w:pPr>
              <w:rPr>
                <w:lang w:val="el-GR"/>
              </w:rPr>
            </w:pPr>
            <w:r w:rsidRPr="006600FE">
              <w:t>(α)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1720C" w:rsidRPr="006600FE" w:rsidRDefault="0041720C" w:rsidP="002C4D73">
            <w:pPr>
              <w:rPr>
                <w:lang w:val="el-GR"/>
              </w:rPr>
            </w:pPr>
            <w:r w:rsidRPr="006600FE">
              <w:t>(β)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1720C" w:rsidRPr="006600FE" w:rsidRDefault="0041720C" w:rsidP="002C4D73">
            <w:pPr>
              <w:rPr>
                <w:lang w:val="el-GR"/>
              </w:rPr>
            </w:pPr>
            <w:r w:rsidRPr="006600FE">
              <w:t>(γ)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1720C" w:rsidRPr="006600FE" w:rsidRDefault="0041720C" w:rsidP="002C4D73">
            <w:pPr>
              <w:rPr>
                <w:lang w:val="el-GR"/>
              </w:rPr>
            </w:pPr>
            <w:r w:rsidRPr="006600FE">
              <w:t>(δ)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1720C" w:rsidRPr="006600FE" w:rsidRDefault="0041720C" w:rsidP="002C4D73">
            <w:pPr>
              <w:rPr>
                <w:lang w:val="el-GR"/>
              </w:rPr>
            </w:pPr>
            <w:r w:rsidRPr="006600FE">
              <w:t>(ε)</w:t>
            </w:r>
          </w:p>
        </w:tc>
      </w:tr>
      <w:tr w:rsidR="0041720C" w:rsidRPr="006600FE" w:rsidTr="002C4D73">
        <w:trPr>
          <w:trHeight w:val="33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1720C" w:rsidRPr="006600FE" w:rsidRDefault="0041720C" w:rsidP="002C4D73">
            <w:pPr>
              <w:rPr>
                <w:b/>
                <w:bCs/>
                <w:lang w:val="el-GR"/>
              </w:rPr>
            </w:pPr>
            <w:r w:rsidRPr="006600FE">
              <w:rPr>
                <w:b/>
                <w:bCs/>
                <w:lang w:val="el-GR"/>
              </w:rPr>
              <w:t>Α/Α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1720C" w:rsidRPr="006600FE" w:rsidRDefault="0041720C" w:rsidP="002C4D73">
            <w:pPr>
              <w:rPr>
                <w:b/>
                <w:bCs/>
                <w:lang w:val="el-GR"/>
              </w:rPr>
            </w:pPr>
            <w:proofErr w:type="spellStart"/>
            <w:r w:rsidRPr="006600FE">
              <w:rPr>
                <w:b/>
                <w:bCs/>
              </w:rPr>
              <w:t>Γενικά</w:t>
            </w:r>
            <w:proofErr w:type="spellEnd"/>
            <w:r w:rsidRPr="006600FE">
              <w:rPr>
                <w:b/>
                <w:bCs/>
              </w:rPr>
              <w:t xml:space="preserve"> Χαρα</w:t>
            </w:r>
            <w:proofErr w:type="spellStart"/>
            <w:r w:rsidRPr="006600FE">
              <w:rPr>
                <w:b/>
                <w:bCs/>
              </w:rPr>
              <w:t>κτηριστικά</w:t>
            </w:r>
            <w:proofErr w:type="spellEnd"/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1720C" w:rsidRPr="006600FE" w:rsidRDefault="0041720C" w:rsidP="002C4D73">
            <w:pPr>
              <w:rPr>
                <w:b/>
                <w:bCs/>
                <w:lang w:val="el-GR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1720C" w:rsidRPr="006600FE" w:rsidRDefault="0041720C" w:rsidP="002C4D73">
            <w:pPr>
              <w:rPr>
                <w:b/>
                <w:bCs/>
                <w:lang w:val="el-GR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1720C" w:rsidRPr="006600FE" w:rsidRDefault="0041720C" w:rsidP="002C4D73">
            <w:pPr>
              <w:rPr>
                <w:b/>
                <w:bCs/>
                <w:lang w:val="el-GR"/>
              </w:rPr>
            </w:pPr>
          </w:p>
        </w:tc>
      </w:tr>
      <w:tr w:rsidR="0041720C" w:rsidRPr="006600FE" w:rsidTr="002C4D73">
        <w:trPr>
          <w:trHeight w:val="428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20C" w:rsidRPr="006600FE" w:rsidRDefault="0041720C" w:rsidP="002C4D73">
            <w:pPr>
              <w:rPr>
                <w:lang w:val="el-GR"/>
              </w:rPr>
            </w:pPr>
            <w:r w:rsidRPr="006600FE">
              <w:t>1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20C" w:rsidRPr="006600FE" w:rsidRDefault="0072699D" w:rsidP="002C4D73">
            <w:pPr>
              <w:rPr>
                <w:lang w:val="el-GR"/>
              </w:rPr>
            </w:pPr>
            <w:proofErr w:type="spellStart"/>
            <w:r w:rsidRPr="0072699D">
              <w:rPr>
                <w:lang w:val="el-GR"/>
              </w:rPr>
              <w:t>Τόνερ</w:t>
            </w:r>
            <w:proofErr w:type="spellEnd"/>
            <w:r w:rsidRPr="0072699D">
              <w:rPr>
                <w:lang w:val="el-GR"/>
              </w:rPr>
              <w:t xml:space="preserve"> </w:t>
            </w:r>
            <w:proofErr w:type="spellStart"/>
            <w:r w:rsidRPr="0072699D">
              <w:rPr>
                <w:lang w:val="el-GR"/>
              </w:rPr>
              <w:t>Brother</w:t>
            </w:r>
            <w:proofErr w:type="spellEnd"/>
            <w:r w:rsidRPr="0072699D">
              <w:rPr>
                <w:lang w:val="el-GR"/>
              </w:rPr>
              <w:t xml:space="preserve"> TN-2320 </w:t>
            </w:r>
            <w:proofErr w:type="spellStart"/>
            <w:r w:rsidRPr="0072699D">
              <w:rPr>
                <w:lang w:val="el-GR"/>
              </w:rPr>
              <w:t>Black</w:t>
            </w:r>
            <w:proofErr w:type="spellEnd"/>
            <w:r w:rsidRPr="0072699D">
              <w:rPr>
                <w:lang w:val="el-GR"/>
              </w:rPr>
              <w:t xml:space="preserve"> ή συμβατό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20C" w:rsidRPr="006600FE" w:rsidRDefault="0041720C" w:rsidP="002C4D73">
            <w:pPr>
              <w:rPr>
                <w:lang w:val="el-GR"/>
              </w:rPr>
            </w:pPr>
            <w:r w:rsidRPr="006600FE">
              <w:t>ΝΑΙ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1720C" w:rsidRPr="006600FE" w:rsidRDefault="0041720C" w:rsidP="002C4D73">
            <w:pPr>
              <w:rPr>
                <w:lang w:val="el-GR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1720C" w:rsidRPr="006600FE" w:rsidRDefault="0041720C" w:rsidP="002C4D73">
            <w:pPr>
              <w:rPr>
                <w:lang w:val="el-GR"/>
              </w:rPr>
            </w:pPr>
          </w:p>
        </w:tc>
      </w:tr>
      <w:tr w:rsidR="0041720C" w:rsidRPr="006600FE" w:rsidTr="002C4D73">
        <w:trPr>
          <w:trHeight w:val="33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20C" w:rsidRPr="006600FE" w:rsidRDefault="0041720C" w:rsidP="002C4D7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20C" w:rsidRPr="006600FE" w:rsidRDefault="0041720C" w:rsidP="002C4D73">
            <w:pPr>
              <w:rPr>
                <w:lang w:val="el-GR"/>
              </w:rPr>
            </w:pPr>
            <w:r w:rsidRPr="006600FE">
              <w:rPr>
                <w:lang w:val="el-GR"/>
              </w:rPr>
              <w:t>ΠΟΣΟΤΗΤΑ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20C" w:rsidRPr="006600FE" w:rsidRDefault="0041720C" w:rsidP="002C4D73">
            <w:pPr>
              <w:rPr>
                <w:lang w:val="el-GR"/>
              </w:rPr>
            </w:pPr>
            <w:r>
              <w:rPr>
                <w:lang w:val="el-GR"/>
              </w:rPr>
              <w:t xml:space="preserve"> 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1720C" w:rsidRPr="006600FE" w:rsidRDefault="0041720C" w:rsidP="002C4D73">
            <w:pPr>
              <w:rPr>
                <w:lang w:val="el-GR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41720C" w:rsidRPr="006600FE" w:rsidRDefault="0041720C" w:rsidP="002C4D73">
            <w:pPr>
              <w:rPr>
                <w:lang w:val="el-GR"/>
              </w:rPr>
            </w:pPr>
          </w:p>
        </w:tc>
      </w:tr>
    </w:tbl>
    <w:p w:rsidR="006600FE" w:rsidRDefault="006600FE"/>
    <w:tbl>
      <w:tblPr>
        <w:tblW w:w="7866" w:type="dxa"/>
        <w:jc w:val="center"/>
        <w:tblLayout w:type="fixed"/>
        <w:tblLook w:val="04A0" w:firstRow="1" w:lastRow="0" w:firstColumn="1" w:lastColumn="0" w:noHBand="0" w:noVBand="1"/>
      </w:tblPr>
      <w:tblGrid>
        <w:gridCol w:w="1080"/>
        <w:gridCol w:w="4289"/>
        <w:gridCol w:w="631"/>
        <w:gridCol w:w="992"/>
        <w:gridCol w:w="874"/>
      </w:tblGrid>
      <w:tr w:rsidR="00C372CD" w:rsidRPr="006600FE" w:rsidTr="002C4D73">
        <w:trPr>
          <w:trHeight w:val="600"/>
          <w:jc w:val="center"/>
        </w:trPr>
        <w:tc>
          <w:tcPr>
            <w:tcW w:w="78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DD6EE"/>
            <w:vAlign w:val="center"/>
          </w:tcPr>
          <w:p w:rsidR="00C372CD" w:rsidRPr="0072699D" w:rsidRDefault="00C372CD" w:rsidP="00C372CD">
            <w:pPr>
              <w:jc w:val="center"/>
            </w:pPr>
            <w:r w:rsidRPr="006600FE">
              <w:rPr>
                <w:lang w:val="el-GR"/>
              </w:rPr>
              <w:t>ΕΙΔΟΣ</w:t>
            </w:r>
            <w:r w:rsidRPr="006600FE">
              <w:t xml:space="preserve"> </w:t>
            </w:r>
            <w:r w:rsidRPr="006600FE">
              <w:rPr>
                <w:lang w:val="el-GR"/>
              </w:rPr>
              <w:t>ΤΧΠΠΑ</w:t>
            </w:r>
            <w:r w:rsidRPr="006600FE">
              <w:t>-</w:t>
            </w:r>
            <w:r>
              <w:t>32</w:t>
            </w:r>
            <w:r w:rsidRPr="006600FE">
              <w:t xml:space="preserve">  </w:t>
            </w:r>
            <w:r w:rsidRPr="00C372CD">
              <w:t xml:space="preserve">Toner </w:t>
            </w:r>
            <w:proofErr w:type="spellStart"/>
            <w:r w:rsidRPr="00C372CD">
              <w:t>γι</w:t>
            </w:r>
            <w:proofErr w:type="spellEnd"/>
            <w:r w:rsidRPr="00C372CD">
              <w:t>α HP Deskjet D2460</w:t>
            </w:r>
          </w:p>
        </w:tc>
      </w:tr>
      <w:tr w:rsidR="00C372CD" w:rsidRPr="006600FE" w:rsidTr="002C4D73">
        <w:trPr>
          <w:trHeight w:val="654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C372CD" w:rsidRPr="006600FE" w:rsidRDefault="00C372CD" w:rsidP="002C4D73">
            <w:pPr>
              <w:rPr>
                <w:lang w:val="el-GR"/>
              </w:rPr>
            </w:pPr>
            <w:r w:rsidRPr="006600FE">
              <w:t>Α/Α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C372CD" w:rsidRPr="006600FE" w:rsidRDefault="00C372CD" w:rsidP="002C4D73">
            <w:pPr>
              <w:rPr>
                <w:lang w:val="el-GR"/>
              </w:rPr>
            </w:pPr>
            <w:r w:rsidRPr="006600FE">
              <w:t>ΑΝΑΛΥΤΙΚΗ ΠΕΡΙΓΡΑΦΗ ΠΡΟΔΙΑΓΡΑΦΩΝ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C372CD" w:rsidRPr="006600FE" w:rsidRDefault="00C372CD" w:rsidP="002C4D73">
            <w:pPr>
              <w:rPr>
                <w:lang w:val="el-GR"/>
              </w:rPr>
            </w:pPr>
            <w:r w:rsidRPr="006600FE">
              <w:t>ΑΠΑΙΤΗΣΗ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C372CD" w:rsidRPr="006600FE" w:rsidRDefault="00C372CD" w:rsidP="002C4D73">
            <w:pPr>
              <w:rPr>
                <w:lang w:val="el-GR"/>
              </w:rPr>
            </w:pPr>
            <w:r w:rsidRPr="006600FE">
              <w:t>ΑΠΑΝΤΗΣΗ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C372CD" w:rsidRPr="006600FE" w:rsidRDefault="00C372CD" w:rsidP="002C4D73">
            <w:pPr>
              <w:rPr>
                <w:lang w:val="el-GR"/>
              </w:rPr>
            </w:pPr>
            <w:r w:rsidRPr="006600FE">
              <w:t>ΠΑΡΑΠΟΜΠΗ</w:t>
            </w:r>
          </w:p>
        </w:tc>
      </w:tr>
      <w:tr w:rsidR="00C372CD" w:rsidRPr="006600FE" w:rsidTr="002C4D73">
        <w:trPr>
          <w:trHeight w:val="33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C372CD" w:rsidRPr="006600FE" w:rsidRDefault="00C372CD" w:rsidP="002C4D73">
            <w:pPr>
              <w:rPr>
                <w:lang w:val="el-GR"/>
              </w:rPr>
            </w:pPr>
            <w:r w:rsidRPr="006600FE">
              <w:t>(α)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C372CD" w:rsidRPr="006600FE" w:rsidRDefault="00C372CD" w:rsidP="002C4D73">
            <w:pPr>
              <w:rPr>
                <w:lang w:val="el-GR"/>
              </w:rPr>
            </w:pPr>
            <w:r w:rsidRPr="006600FE">
              <w:t>(β)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C372CD" w:rsidRPr="006600FE" w:rsidRDefault="00C372CD" w:rsidP="002C4D73">
            <w:pPr>
              <w:rPr>
                <w:lang w:val="el-GR"/>
              </w:rPr>
            </w:pPr>
            <w:r w:rsidRPr="006600FE">
              <w:t>(γ)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C372CD" w:rsidRPr="006600FE" w:rsidRDefault="00C372CD" w:rsidP="002C4D73">
            <w:pPr>
              <w:rPr>
                <w:lang w:val="el-GR"/>
              </w:rPr>
            </w:pPr>
            <w:r w:rsidRPr="006600FE">
              <w:t>(δ)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C372CD" w:rsidRPr="006600FE" w:rsidRDefault="00C372CD" w:rsidP="002C4D73">
            <w:pPr>
              <w:rPr>
                <w:lang w:val="el-GR"/>
              </w:rPr>
            </w:pPr>
            <w:r w:rsidRPr="006600FE">
              <w:t>(ε)</w:t>
            </w:r>
          </w:p>
        </w:tc>
      </w:tr>
      <w:tr w:rsidR="00C372CD" w:rsidRPr="006600FE" w:rsidTr="002C4D73">
        <w:trPr>
          <w:trHeight w:val="33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C372CD" w:rsidRPr="006600FE" w:rsidRDefault="00C372CD" w:rsidP="002C4D73">
            <w:pPr>
              <w:rPr>
                <w:b/>
                <w:bCs/>
                <w:lang w:val="el-GR"/>
              </w:rPr>
            </w:pPr>
            <w:r w:rsidRPr="006600FE">
              <w:rPr>
                <w:b/>
                <w:bCs/>
                <w:lang w:val="el-GR"/>
              </w:rPr>
              <w:t>Α/Α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C372CD" w:rsidRPr="006600FE" w:rsidRDefault="00C372CD" w:rsidP="002C4D73">
            <w:pPr>
              <w:rPr>
                <w:b/>
                <w:bCs/>
                <w:lang w:val="el-GR"/>
              </w:rPr>
            </w:pPr>
            <w:proofErr w:type="spellStart"/>
            <w:r w:rsidRPr="006600FE">
              <w:rPr>
                <w:b/>
                <w:bCs/>
              </w:rPr>
              <w:t>Γενικά</w:t>
            </w:r>
            <w:proofErr w:type="spellEnd"/>
            <w:r w:rsidRPr="006600FE">
              <w:rPr>
                <w:b/>
                <w:bCs/>
              </w:rPr>
              <w:t xml:space="preserve"> Χαρα</w:t>
            </w:r>
            <w:proofErr w:type="spellStart"/>
            <w:r w:rsidRPr="006600FE">
              <w:rPr>
                <w:b/>
                <w:bCs/>
              </w:rPr>
              <w:t>κτηριστικά</w:t>
            </w:r>
            <w:proofErr w:type="spellEnd"/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C372CD" w:rsidRPr="006600FE" w:rsidRDefault="00C372CD" w:rsidP="002C4D73">
            <w:pPr>
              <w:rPr>
                <w:b/>
                <w:bCs/>
                <w:lang w:val="el-GR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C372CD" w:rsidRPr="006600FE" w:rsidRDefault="00C372CD" w:rsidP="002C4D73">
            <w:pPr>
              <w:rPr>
                <w:b/>
                <w:bCs/>
                <w:lang w:val="el-GR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C372CD" w:rsidRPr="006600FE" w:rsidRDefault="00C372CD" w:rsidP="002C4D73">
            <w:pPr>
              <w:rPr>
                <w:b/>
                <w:bCs/>
                <w:lang w:val="el-GR"/>
              </w:rPr>
            </w:pPr>
          </w:p>
        </w:tc>
      </w:tr>
      <w:tr w:rsidR="00C372CD" w:rsidRPr="006600FE" w:rsidTr="002C4D73">
        <w:trPr>
          <w:trHeight w:val="428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2CD" w:rsidRPr="006600FE" w:rsidRDefault="00C372CD" w:rsidP="002C4D73">
            <w:pPr>
              <w:rPr>
                <w:lang w:val="el-GR"/>
              </w:rPr>
            </w:pPr>
            <w:r w:rsidRPr="006600FE">
              <w:t>1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2CD" w:rsidRPr="006600FE" w:rsidRDefault="00C372CD" w:rsidP="002C4D73">
            <w:pPr>
              <w:rPr>
                <w:lang w:val="el-GR"/>
              </w:rPr>
            </w:pPr>
            <w:proofErr w:type="spellStart"/>
            <w:r w:rsidRPr="00C372CD">
              <w:rPr>
                <w:lang w:val="el-GR"/>
              </w:rPr>
              <w:t>Toner</w:t>
            </w:r>
            <w:proofErr w:type="spellEnd"/>
            <w:r w:rsidRPr="00C372CD">
              <w:rPr>
                <w:lang w:val="el-GR"/>
              </w:rPr>
              <w:t xml:space="preserve"> για HP </w:t>
            </w:r>
            <w:proofErr w:type="spellStart"/>
            <w:r w:rsidRPr="00C372CD">
              <w:rPr>
                <w:lang w:val="el-GR"/>
              </w:rPr>
              <w:t>Deskjet</w:t>
            </w:r>
            <w:proofErr w:type="spellEnd"/>
            <w:r w:rsidRPr="00C372CD">
              <w:rPr>
                <w:lang w:val="el-GR"/>
              </w:rPr>
              <w:t xml:space="preserve"> D2460 (</w:t>
            </w:r>
            <w:proofErr w:type="spellStart"/>
            <w:r w:rsidRPr="00C372CD">
              <w:rPr>
                <w:lang w:val="el-GR"/>
              </w:rPr>
              <w:t>εγχρωμο</w:t>
            </w:r>
            <w:proofErr w:type="spellEnd"/>
            <w:r w:rsidRPr="00C372CD">
              <w:rPr>
                <w:lang w:val="el-GR"/>
              </w:rPr>
              <w:t>)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2CD" w:rsidRPr="006600FE" w:rsidRDefault="00C372CD" w:rsidP="002C4D73">
            <w:pPr>
              <w:rPr>
                <w:lang w:val="el-GR"/>
              </w:rPr>
            </w:pPr>
            <w:r w:rsidRPr="006600FE">
              <w:t>ΝΑΙ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C372CD" w:rsidRPr="006600FE" w:rsidRDefault="00C372CD" w:rsidP="002C4D73">
            <w:pPr>
              <w:rPr>
                <w:lang w:val="el-GR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C372CD" w:rsidRPr="006600FE" w:rsidRDefault="00C372CD" w:rsidP="002C4D73">
            <w:pPr>
              <w:rPr>
                <w:lang w:val="el-GR"/>
              </w:rPr>
            </w:pPr>
          </w:p>
        </w:tc>
      </w:tr>
      <w:tr w:rsidR="00C372CD" w:rsidRPr="006600FE" w:rsidTr="002C4D73">
        <w:trPr>
          <w:trHeight w:val="33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2CD" w:rsidRPr="006600FE" w:rsidRDefault="00C372CD" w:rsidP="002C4D7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2CD" w:rsidRPr="006600FE" w:rsidRDefault="00C372CD" w:rsidP="002C4D73">
            <w:pPr>
              <w:rPr>
                <w:lang w:val="el-GR"/>
              </w:rPr>
            </w:pPr>
            <w:r w:rsidRPr="006600FE">
              <w:rPr>
                <w:lang w:val="el-GR"/>
              </w:rPr>
              <w:t>ΠΟΣΟΤΗΤΑ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2CD" w:rsidRPr="00C372CD" w:rsidRDefault="00C372CD" w:rsidP="002C4D73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C372CD" w:rsidRPr="006600FE" w:rsidRDefault="00C372CD" w:rsidP="002C4D73">
            <w:pPr>
              <w:rPr>
                <w:lang w:val="el-GR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C372CD" w:rsidRPr="006600FE" w:rsidRDefault="00C372CD" w:rsidP="002C4D73">
            <w:pPr>
              <w:rPr>
                <w:lang w:val="el-GR"/>
              </w:rPr>
            </w:pPr>
          </w:p>
        </w:tc>
      </w:tr>
    </w:tbl>
    <w:p w:rsidR="0072699D" w:rsidRDefault="0072699D"/>
    <w:tbl>
      <w:tblPr>
        <w:tblW w:w="7866" w:type="dxa"/>
        <w:jc w:val="center"/>
        <w:tblLayout w:type="fixed"/>
        <w:tblLook w:val="04A0" w:firstRow="1" w:lastRow="0" w:firstColumn="1" w:lastColumn="0" w:noHBand="0" w:noVBand="1"/>
      </w:tblPr>
      <w:tblGrid>
        <w:gridCol w:w="1080"/>
        <w:gridCol w:w="4289"/>
        <w:gridCol w:w="631"/>
        <w:gridCol w:w="992"/>
        <w:gridCol w:w="874"/>
      </w:tblGrid>
      <w:tr w:rsidR="00EF0C11" w:rsidRPr="006600FE" w:rsidTr="002C4D73">
        <w:trPr>
          <w:trHeight w:val="600"/>
          <w:jc w:val="center"/>
        </w:trPr>
        <w:tc>
          <w:tcPr>
            <w:tcW w:w="78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DD6EE"/>
            <w:vAlign w:val="center"/>
          </w:tcPr>
          <w:p w:rsidR="00EF0C11" w:rsidRPr="0072699D" w:rsidRDefault="00EF0C11" w:rsidP="00EF0C11">
            <w:pPr>
              <w:jc w:val="center"/>
            </w:pPr>
            <w:r w:rsidRPr="006600FE">
              <w:rPr>
                <w:lang w:val="el-GR"/>
              </w:rPr>
              <w:t>ΕΙΔΟΣ</w:t>
            </w:r>
            <w:r w:rsidRPr="006600FE">
              <w:t xml:space="preserve"> </w:t>
            </w:r>
            <w:r w:rsidRPr="006600FE">
              <w:rPr>
                <w:lang w:val="el-GR"/>
              </w:rPr>
              <w:t>ΤΧΠΠΑ</w:t>
            </w:r>
            <w:r w:rsidRPr="006600FE">
              <w:t>-</w:t>
            </w:r>
            <w:r>
              <w:t>33</w:t>
            </w:r>
            <w:r w:rsidR="005C077E">
              <w:t xml:space="preserve"> </w:t>
            </w:r>
            <w:r w:rsidR="005C077E" w:rsidRPr="005C077E">
              <w:t xml:space="preserve">Toner </w:t>
            </w:r>
            <w:proofErr w:type="spellStart"/>
            <w:r w:rsidR="005C077E" w:rsidRPr="005C077E">
              <w:t>γι</w:t>
            </w:r>
            <w:proofErr w:type="spellEnd"/>
            <w:r w:rsidR="005C077E" w:rsidRPr="005C077E">
              <w:t>α HP Deskjet D2460</w:t>
            </w:r>
          </w:p>
        </w:tc>
      </w:tr>
      <w:tr w:rsidR="00EF0C11" w:rsidRPr="006600FE" w:rsidTr="002C4D73">
        <w:trPr>
          <w:trHeight w:val="654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F0C11" w:rsidRPr="006600FE" w:rsidRDefault="00EF0C11" w:rsidP="002C4D73">
            <w:pPr>
              <w:rPr>
                <w:lang w:val="el-GR"/>
              </w:rPr>
            </w:pPr>
            <w:r w:rsidRPr="006600FE">
              <w:t>Α/Α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F0C11" w:rsidRPr="006600FE" w:rsidRDefault="00EF0C11" w:rsidP="002C4D73">
            <w:pPr>
              <w:rPr>
                <w:lang w:val="el-GR"/>
              </w:rPr>
            </w:pPr>
            <w:r w:rsidRPr="006600FE">
              <w:t>ΑΝΑΛΥΤΙΚΗ ΠΕΡΙΓΡΑΦΗ ΠΡΟΔΙΑΓΡΑΦΩΝ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F0C11" w:rsidRPr="006600FE" w:rsidRDefault="00EF0C11" w:rsidP="002C4D73">
            <w:pPr>
              <w:rPr>
                <w:lang w:val="el-GR"/>
              </w:rPr>
            </w:pPr>
            <w:r w:rsidRPr="006600FE">
              <w:t>ΑΠΑΙΤΗΣΗ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F0C11" w:rsidRPr="006600FE" w:rsidRDefault="00EF0C11" w:rsidP="002C4D73">
            <w:pPr>
              <w:rPr>
                <w:lang w:val="el-GR"/>
              </w:rPr>
            </w:pPr>
            <w:r w:rsidRPr="006600FE">
              <w:t>ΑΠΑΝΤΗΣΗ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F0C11" w:rsidRPr="006600FE" w:rsidRDefault="00EF0C11" w:rsidP="002C4D73">
            <w:pPr>
              <w:rPr>
                <w:lang w:val="el-GR"/>
              </w:rPr>
            </w:pPr>
            <w:r w:rsidRPr="006600FE">
              <w:t>ΠΑΡΑΠΟΜΠΗ</w:t>
            </w:r>
          </w:p>
        </w:tc>
      </w:tr>
      <w:tr w:rsidR="00EF0C11" w:rsidRPr="006600FE" w:rsidTr="002C4D73">
        <w:trPr>
          <w:trHeight w:val="33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EF0C11" w:rsidRPr="006600FE" w:rsidRDefault="00EF0C11" w:rsidP="002C4D73">
            <w:pPr>
              <w:rPr>
                <w:lang w:val="el-GR"/>
              </w:rPr>
            </w:pPr>
            <w:r w:rsidRPr="006600FE">
              <w:t>(α)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EF0C11" w:rsidRPr="006600FE" w:rsidRDefault="00EF0C11" w:rsidP="002C4D73">
            <w:pPr>
              <w:rPr>
                <w:lang w:val="el-GR"/>
              </w:rPr>
            </w:pPr>
            <w:r w:rsidRPr="006600FE">
              <w:t>(β)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EF0C11" w:rsidRPr="006600FE" w:rsidRDefault="00EF0C11" w:rsidP="002C4D73">
            <w:pPr>
              <w:rPr>
                <w:lang w:val="el-GR"/>
              </w:rPr>
            </w:pPr>
            <w:r w:rsidRPr="006600FE">
              <w:t>(γ)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EF0C11" w:rsidRPr="006600FE" w:rsidRDefault="00EF0C11" w:rsidP="002C4D73">
            <w:pPr>
              <w:rPr>
                <w:lang w:val="el-GR"/>
              </w:rPr>
            </w:pPr>
            <w:r w:rsidRPr="006600FE">
              <w:t>(δ)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EF0C11" w:rsidRPr="006600FE" w:rsidRDefault="00EF0C11" w:rsidP="002C4D73">
            <w:pPr>
              <w:rPr>
                <w:lang w:val="el-GR"/>
              </w:rPr>
            </w:pPr>
            <w:r w:rsidRPr="006600FE">
              <w:t>(ε)</w:t>
            </w:r>
          </w:p>
        </w:tc>
      </w:tr>
      <w:tr w:rsidR="00EF0C11" w:rsidRPr="006600FE" w:rsidTr="002C4D73">
        <w:trPr>
          <w:trHeight w:val="33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EF0C11" w:rsidRPr="006600FE" w:rsidRDefault="00EF0C11" w:rsidP="002C4D73">
            <w:pPr>
              <w:rPr>
                <w:b/>
                <w:bCs/>
                <w:lang w:val="el-GR"/>
              </w:rPr>
            </w:pPr>
            <w:r w:rsidRPr="006600FE">
              <w:rPr>
                <w:b/>
                <w:bCs/>
                <w:lang w:val="el-GR"/>
              </w:rPr>
              <w:t>Α/Α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EF0C11" w:rsidRPr="006600FE" w:rsidRDefault="00EF0C11" w:rsidP="002C4D73">
            <w:pPr>
              <w:rPr>
                <w:b/>
                <w:bCs/>
                <w:lang w:val="el-GR"/>
              </w:rPr>
            </w:pPr>
            <w:proofErr w:type="spellStart"/>
            <w:r w:rsidRPr="006600FE">
              <w:rPr>
                <w:b/>
                <w:bCs/>
              </w:rPr>
              <w:t>Γενικά</w:t>
            </w:r>
            <w:proofErr w:type="spellEnd"/>
            <w:r w:rsidRPr="006600FE">
              <w:rPr>
                <w:b/>
                <w:bCs/>
              </w:rPr>
              <w:t xml:space="preserve"> Χαρα</w:t>
            </w:r>
            <w:proofErr w:type="spellStart"/>
            <w:r w:rsidRPr="006600FE">
              <w:rPr>
                <w:b/>
                <w:bCs/>
              </w:rPr>
              <w:t>κτηριστικά</w:t>
            </w:r>
            <w:proofErr w:type="spellEnd"/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EF0C11" w:rsidRPr="006600FE" w:rsidRDefault="00EF0C11" w:rsidP="002C4D73">
            <w:pPr>
              <w:rPr>
                <w:b/>
                <w:bCs/>
                <w:lang w:val="el-GR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EF0C11" w:rsidRPr="006600FE" w:rsidRDefault="00EF0C11" w:rsidP="002C4D73">
            <w:pPr>
              <w:rPr>
                <w:b/>
                <w:bCs/>
                <w:lang w:val="el-GR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EF0C11" w:rsidRPr="006600FE" w:rsidRDefault="00EF0C11" w:rsidP="002C4D73">
            <w:pPr>
              <w:rPr>
                <w:b/>
                <w:bCs/>
                <w:lang w:val="el-GR"/>
              </w:rPr>
            </w:pPr>
          </w:p>
        </w:tc>
      </w:tr>
      <w:tr w:rsidR="00EF0C11" w:rsidRPr="006600FE" w:rsidTr="002C4D73">
        <w:trPr>
          <w:trHeight w:val="428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0C11" w:rsidRPr="006600FE" w:rsidRDefault="00EF0C11" w:rsidP="002C4D73">
            <w:pPr>
              <w:rPr>
                <w:lang w:val="el-GR"/>
              </w:rPr>
            </w:pPr>
            <w:r w:rsidRPr="006600FE">
              <w:t>1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0C11" w:rsidRPr="00EF0C11" w:rsidRDefault="00EF0C11" w:rsidP="002C4D73">
            <w:pPr>
              <w:rPr>
                <w:lang w:val="en-US"/>
              </w:rPr>
            </w:pPr>
            <w:r w:rsidRPr="00EF0C11">
              <w:rPr>
                <w:lang w:val="en-US"/>
              </w:rPr>
              <w:t xml:space="preserve">Toner </w:t>
            </w:r>
            <w:r w:rsidRPr="00EF0C11">
              <w:rPr>
                <w:lang w:val="el-GR"/>
              </w:rPr>
              <w:t>για</w:t>
            </w:r>
            <w:r w:rsidRPr="00EF0C11">
              <w:rPr>
                <w:lang w:val="en-US"/>
              </w:rPr>
              <w:t xml:space="preserve"> HP Deskjet D2460 (black)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0C11" w:rsidRPr="006600FE" w:rsidRDefault="00EF0C11" w:rsidP="002C4D73">
            <w:pPr>
              <w:rPr>
                <w:lang w:val="el-GR"/>
              </w:rPr>
            </w:pPr>
            <w:r w:rsidRPr="006600FE">
              <w:t>ΝΑΙ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EF0C11" w:rsidRPr="006600FE" w:rsidRDefault="00EF0C11" w:rsidP="002C4D73">
            <w:pPr>
              <w:rPr>
                <w:lang w:val="el-GR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EF0C11" w:rsidRPr="006600FE" w:rsidRDefault="00EF0C11" w:rsidP="002C4D73">
            <w:pPr>
              <w:rPr>
                <w:lang w:val="el-GR"/>
              </w:rPr>
            </w:pPr>
          </w:p>
        </w:tc>
      </w:tr>
      <w:tr w:rsidR="00EF0C11" w:rsidRPr="006600FE" w:rsidTr="002C4D73">
        <w:trPr>
          <w:trHeight w:val="33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0C11" w:rsidRPr="006600FE" w:rsidRDefault="00EF0C11" w:rsidP="002C4D73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2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0C11" w:rsidRPr="006600FE" w:rsidRDefault="00EF0C11" w:rsidP="002C4D73">
            <w:pPr>
              <w:rPr>
                <w:lang w:val="el-GR"/>
              </w:rPr>
            </w:pPr>
            <w:r w:rsidRPr="006600FE">
              <w:rPr>
                <w:lang w:val="el-GR"/>
              </w:rPr>
              <w:t>ΠΟΣΟΤΗΤΑ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0C11" w:rsidRPr="00C372CD" w:rsidRDefault="00EF0C11" w:rsidP="002C4D73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EF0C11" w:rsidRPr="006600FE" w:rsidRDefault="00EF0C11" w:rsidP="002C4D73">
            <w:pPr>
              <w:rPr>
                <w:lang w:val="el-GR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EF0C11" w:rsidRPr="006600FE" w:rsidRDefault="00EF0C11" w:rsidP="002C4D73">
            <w:pPr>
              <w:rPr>
                <w:lang w:val="el-GR"/>
              </w:rPr>
            </w:pPr>
          </w:p>
        </w:tc>
      </w:tr>
    </w:tbl>
    <w:p w:rsidR="00C372CD" w:rsidRDefault="00C372CD"/>
    <w:p w:rsidR="005C077E" w:rsidRDefault="005C077E"/>
    <w:tbl>
      <w:tblPr>
        <w:tblW w:w="7866" w:type="dxa"/>
        <w:jc w:val="center"/>
        <w:tblLayout w:type="fixed"/>
        <w:tblLook w:val="04A0" w:firstRow="1" w:lastRow="0" w:firstColumn="1" w:lastColumn="0" w:noHBand="0" w:noVBand="1"/>
      </w:tblPr>
      <w:tblGrid>
        <w:gridCol w:w="1080"/>
        <w:gridCol w:w="4289"/>
        <w:gridCol w:w="631"/>
        <w:gridCol w:w="992"/>
        <w:gridCol w:w="874"/>
      </w:tblGrid>
      <w:tr w:rsidR="005C077E" w:rsidRPr="006600FE" w:rsidTr="002C4D73">
        <w:trPr>
          <w:trHeight w:val="600"/>
          <w:jc w:val="center"/>
        </w:trPr>
        <w:tc>
          <w:tcPr>
            <w:tcW w:w="78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DD6EE"/>
            <w:vAlign w:val="center"/>
          </w:tcPr>
          <w:p w:rsidR="005C077E" w:rsidRPr="0072699D" w:rsidRDefault="005C077E" w:rsidP="005C077E">
            <w:pPr>
              <w:jc w:val="center"/>
            </w:pPr>
            <w:r w:rsidRPr="006600FE">
              <w:rPr>
                <w:lang w:val="el-GR"/>
              </w:rPr>
              <w:t>ΕΙΔΟΣ</w:t>
            </w:r>
            <w:r w:rsidRPr="006600FE">
              <w:t xml:space="preserve"> </w:t>
            </w:r>
            <w:r w:rsidRPr="006600FE">
              <w:rPr>
                <w:lang w:val="el-GR"/>
              </w:rPr>
              <w:t>ΤΧΠΠΑ</w:t>
            </w:r>
            <w:r w:rsidRPr="006600FE">
              <w:t>-</w:t>
            </w:r>
            <w:r>
              <w:t xml:space="preserve">34 </w:t>
            </w:r>
            <w:proofErr w:type="spellStart"/>
            <w:r>
              <w:t>Μελ</w:t>
            </w:r>
            <w:proofErr w:type="spellEnd"/>
            <w:r>
              <w:rPr>
                <w:lang w:val="el-GR"/>
              </w:rPr>
              <w:t>ά</w:t>
            </w:r>
            <w:proofErr w:type="spellStart"/>
            <w:r w:rsidRPr="005C077E">
              <w:t>νι</w:t>
            </w:r>
            <w:proofErr w:type="spellEnd"/>
            <w:r w:rsidRPr="005C077E">
              <w:t xml:space="preserve"> </w:t>
            </w:r>
            <w:proofErr w:type="spellStart"/>
            <w:r w:rsidRPr="005C077E">
              <w:t>γι</w:t>
            </w:r>
            <w:proofErr w:type="spellEnd"/>
            <w:r w:rsidRPr="005C077E">
              <w:t xml:space="preserve">α HP </w:t>
            </w:r>
            <w:proofErr w:type="spellStart"/>
            <w:r w:rsidRPr="005C077E">
              <w:t>Laserjet</w:t>
            </w:r>
            <w:proofErr w:type="spellEnd"/>
            <w:r w:rsidRPr="005C077E">
              <w:t xml:space="preserve"> P1102</w:t>
            </w:r>
          </w:p>
        </w:tc>
      </w:tr>
      <w:tr w:rsidR="005C077E" w:rsidRPr="006600FE" w:rsidTr="002C4D73">
        <w:trPr>
          <w:trHeight w:val="654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5C077E" w:rsidRPr="006600FE" w:rsidRDefault="005C077E" w:rsidP="002C4D73">
            <w:pPr>
              <w:rPr>
                <w:lang w:val="el-GR"/>
              </w:rPr>
            </w:pPr>
            <w:r w:rsidRPr="006600FE">
              <w:t>Α/Α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5C077E" w:rsidRPr="006600FE" w:rsidRDefault="005C077E" w:rsidP="002C4D73">
            <w:pPr>
              <w:rPr>
                <w:lang w:val="el-GR"/>
              </w:rPr>
            </w:pPr>
            <w:r w:rsidRPr="006600FE">
              <w:t>ΑΝΑΛΥΤΙΚΗ ΠΕΡΙΓΡΑΦΗ ΠΡΟΔΙΑΓΡΑΦΩΝ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5C077E" w:rsidRPr="006600FE" w:rsidRDefault="005C077E" w:rsidP="002C4D73">
            <w:pPr>
              <w:rPr>
                <w:lang w:val="el-GR"/>
              </w:rPr>
            </w:pPr>
            <w:r w:rsidRPr="006600FE">
              <w:t>ΑΠΑΙΤΗΣΗ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5C077E" w:rsidRPr="006600FE" w:rsidRDefault="005C077E" w:rsidP="002C4D73">
            <w:pPr>
              <w:rPr>
                <w:lang w:val="el-GR"/>
              </w:rPr>
            </w:pPr>
            <w:r w:rsidRPr="006600FE">
              <w:t>ΑΠΑΝΤΗΣΗ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5C077E" w:rsidRPr="006600FE" w:rsidRDefault="005C077E" w:rsidP="002C4D73">
            <w:pPr>
              <w:rPr>
                <w:lang w:val="el-GR"/>
              </w:rPr>
            </w:pPr>
            <w:r w:rsidRPr="006600FE">
              <w:t>ΠΑΡΑΠΟΜΠΗ</w:t>
            </w:r>
          </w:p>
        </w:tc>
      </w:tr>
      <w:tr w:rsidR="005C077E" w:rsidRPr="006600FE" w:rsidTr="002C4D73">
        <w:trPr>
          <w:trHeight w:val="33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5C077E" w:rsidRPr="006600FE" w:rsidRDefault="005C077E" w:rsidP="002C4D73">
            <w:pPr>
              <w:rPr>
                <w:lang w:val="el-GR"/>
              </w:rPr>
            </w:pPr>
            <w:r w:rsidRPr="006600FE">
              <w:t>(α)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5C077E" w:rsidRPr="006600FE" w:rsidRDefault="005C077E" w:rsidP="002C4D73">
            <w:pPr>
              <w:rPr>
                <w:lang w:val="el-GR"/>
              </w:rPr>
            </w:pPr>
            <w:r w:rsidRPr="006600FE">
              <w:t>(β)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5C077E" w:rsidRPr="006600FE" w:rsidRDefault="005C077E" w:rsidP="002C4D73">
            <w:pPr>
              <w:rPr>
                <w:lang w:val="el-GR"/>
              </w:rPr>
            </w:pPr>
            <w:r w:rsidRPr="006600FE">
              <w:t>(γ)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5C077E" w:rsidRPr="006600FE" w:rsidRDefault="005C077E" w:rsidP="002C4D73">
            <w:pPr>
              <w:rPr>
                <w:lang w:val="el-GR"/>
              </w:rPr>
            </w:pPr>
            <w:r w:rsidRPr="006600FE">
              <w:t>(δ)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5C077E" w:rsidRPr="006600FE" w:rsidRDefault="005C077E" w:rsidP="002C4D73">
            <w:pPr>
              <w:rPr>
                <w:lang w:val="el-GR"/>
              </w:rPr>
            </w:pPr>
            <w:r w:rsidRPr="006600FE">
              <w:t>(ε)</w:t>
            </w:r>
          </w:p>
        </w:tc>
      </w:tr>
      <w:tr w:rsidR="005C077E" w:rsidRPr="006600FE" w:rsidTr="002C4D73">
        <w:trPr>
          <w:trHeight w:val="33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5C077E" w:rsidRPr="006600FE" w:rsidRDefault="005C077E" w:rsidP="002C4D73">
            <w:pPr>
              <w:rPr>
                <w:b/>
                <w:bCs/>
                <w:lang w:val="el-GR"/>
              </w:rPr>
            </w:pPr>
            <w:r w:rsidRPr="006600FE">
              <w:rPr>
                <w:b/>
                <w:bCs/>
                <w:lang w:val="el-GR"/>
              </w:rPr>
              <w:t>Α/Α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5C077E" w:rsidRPr="006600FE" w:rsidRDefault="005C077E" w:rsidP="002C4D73">
            <w:pPr>
              <w:rPr>
                <w:b/>
                <w:bCs/>
                <w:lang w:val="el-GR"/>
              </w:rPr>
            </w:pPr>
            <w:proofErr w:type="spellStart"/>
            <w:r w:rsidRPr="006600FE">
              <w:rPr>
                <w:b/>
                <w:bCs/>
              </w:rPr>
              <w:t>Γενικά</w:t>
            </w:r>
            <w:proofErr w:type="spellEnd"/>
            <w:r w:rsidRPr="006600FE">
              <w:rPr>
                <w:b/>
                <w:bCs/>
              </w:rPr>
              <w:t xml:space="preserve"> Χαρα</w:t>
            </w:r>
            <w:proofErr w:type="spellStart"/>
            <w:r w:rsidRPr="006600FE">
              <w:rPr>
                <w:b/>
                <w:bCs/>
              </w:rPr>
              <w:t>κτηριστικά</w:t>
            </w:r>
            <w:proofErr w:type="spellEnd"/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5C077E" w:rsidRPr="006600FE" w:rsidRDefault="005C077E" w:rsidP="002C4D73">
            <w:pPr>
              <w:rPr>
                <w:b/>
                <w:bCs/>
                <w:lang w:val="el-GR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5C077E" w:rsidRPr="006600FE" w:rsidRDefault="005C077E" w:rsidP="002C4D73">
            <w:pPr>
              <w:rPr>
                <w:b/>
                <w:bCs/>
                <w:lang w:val="el-GR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5C077E" w:rsidRPr="006600FE" w:rsidRDefault="005C077E" w:rsidP="002C4D73">
            <w:pPr>
              <w:rPr>
                <w:b/>
                <w:bCs/>
                <w:lang w:val="el-GR"/>
              </w:rPr>
            </w:pPr>
          </w:p>
        </w:tc>
      </w:tr>
      <w:tr w:rsidR="005C077E" w:rsidRPr="006600FE" w:rsidTr="002C4D73">
        <w:trPr>
          <w:trHeight w:val="428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77E" w:rsidRPr="006600FE" w:rsidRDefault="005C077E" w:rsidP="002C4D73">
            <w:pPr>
              <w:rPr>
                <w:lang w:val="el-GR"/>
              </w:rPr>
            </w:pPr>
            <w:r w:rsidRPr="006600FE">
              <w:t>1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77E" w:rsidRPr="005C077E" w:rsidRDefault="005C077E" w:rsidP="002C4D73">
            <w:pPr>
              <w:rPr>
                <w:lang w:val="el-GR"/>
              </w:rPr>
            </w:pPr>
            <w:proofErr w:type="spellStart"/>
            <w:r w:rsidRPr="005C077E">
              <w:rPr>
                <w:lang w:val="el-GR"/>
              </w:rPr>
              <w:t>Μελανι</w:t>
            </w:r>
            <w:proofErr w:type="spellEnd"/>
            <w:r w:rsidRPr="005C077E">
              <w:rPr>
                <w:lang w:val="el-GR"/>
              </w:rPr>
              <w:t xml:space="preserve"> για </w:t>
            </w:r>
            <w:r w:rsidRPr="005C077E">
              <w:rPr>
                <w:lang w:val="en-US"/>
              </w:rPr>
              <w:t>HP</w:t>
            </w:r>
            <w:r w:rsidRPr="005C077E">
              <w:rPr>
                <w:lang w:val="el-GR"/>
              </w:rPr>
              <w:t xml:space="preserve"> </w:t>
            </w:r>
            <w:proofErr w:type="spellStart"/>
            <w:r w:rsidRPr="005C077E">
              <w:rPr>
                <w:lang w:val="en-US"/>
              </w:rPr>
              <w:t>Laserjet</w:t>
            </w:r>
            <w:proofErr w:type="spellEnd"/>
            <w:r w:rsidRPr="005C077E">
              <w:rPr>
                <w:lang w:val="el-GR"/>
              </w:rPr>
              <w:t xml:space="preserve"> </w:t>
            </w:r>
            <w:r w:rsidRPr="005C077E">
              <w:rPr>
                <w:lang w:val="en-US"/>
              </w:rPr>
              <w:t>P</w:t>
            </w:r>
            <w:r w:rsidRPr="005C077E">
              <w:rPr>
                <w:lang w:val="el-GR"/>
              </w:rPr>
              <w:t>1102 (</w:t>
            </w:r>
            <w:r w:rsidRPr="005C077E">
              <w:rPr>
                <w:lang w:val="en-US"/>
              </w:rPr>
              <w:t>black</w:t>
            </w:r>
            <w:r w:rsidRPr="005C077E">
              <w:rPr>
                <w:lang w:val="el-GR"/>
              </w:rPr>
              <w:t>)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77E" w:rsidRPr="006600FE" w:rsidRDefault="005C077E" w:rsidP="002C4D73">
            <w:pPr>
              <w:rPr>
                <w:lang w:val="el-GR"/>
              </w:rPr>
            </w:pPr>
            <w:r w:rsidRPr="006600FE">
              <w:t>ΝΑΙ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5C077E" w:rsidRPr="006600FE" w:rsidRDefault="005C077E" w:rsidP="002C4D73">
            <w:pPr>
              <w:rPr>
                <w:lang w:val="el-GR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5C077E" w:rsidRPr="006600FE" w:rsidRDefault="005C077E" w:rsidP="002C4D73">
            <w:pPr>
              <w:rPr>
                <w:lang w:val="el-GR"/>
              </w:rPr>
            </w:pPr>
          </w:p>
        </w:tc>
      </w:tr>
      <w:tr w:rsidR="005C077E" w:rsidRPr="006600FE" w:rsidTr="002C4D73">
        <w:trPr>
          <w:trHeight w:val="33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77E" w:rsidRPr="006600FE" w:rsidRDefault="005C077E" w:rsidP="002C4D7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77E" w:rsidRPr="006600FE" w:rsidRDefault="005C077E" w:rsidP="002C4D73">
            <w:pPr>
              <w:rPr>
                <w:lang w:val="el-GR"/>
              </w:rPr>
            </w:pPr>
            <w:r w:rsidRPr="006600FE">
              <w:rPr>
                <w:lang w:val="el-GR"/>
              </w:rPr>
              <w:t>ΠΟΣΟΤΗΤΑ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77E" w:rsidRPr="00C372CD" w:rsidRDefault="005C077E" w:rsidP="002C4D73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5C077E" w:rsidRPr="006600FE" w:rsidRDefault="005C077E" w:rsidP="002C4D73">
            <w:pPr>
              <w:rPr>
                <w:lang w:val="el-GR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5C077E" w:rsidRPr="006600FE" w:rsidRDefault="005C077E" w:rsidP="002C4D73">
            <w:pPr>
              <w:rPr>
                <w:lang w:val="el-GR"/>
              </w:rPr>
            </w:pPr>
          </w:p>
        </w:tc>
      </w:tr>
    </w:tbl>
    <w:p w:rsidR="005C077E" w:rsidRDefault="005C077E"/>
    <w:tbl>
      <w:tblPr>
        <w:tblW w:w="7866" w:type="dxa"/>
        <w:jc w:val="center"/>
        <w:tblLayout w:type="fixed"/>
        <w:tblLook w:val="04A0" w:firstRow="1" w:lastRow="0" w:firstColumn="1" w:lastColumn="0" w:noHBand="0" w:noVBand="1"/>
      </w:tblPr>
      <w:tblGrid>
        <w:gridCol w:w="1080"/>
        <w:gridCol w:w="4289"/>
        <w:gridCol w:w="631"/>
        <w:gridCol w:w="992"/>
        <w:gridCol w:w="874"/>
      </w:tblGrid>
      <w:tr w:rsidR="005C077E" w:rsidRPr="006600FE" w:rsidTr="002C4D73">
        <w:trPr>
          <w:trHeight w:val="600"/>
          <w:jc w:val="center"/>
        </w:trPr>
        <w:tc>
          <w:tcPr>
            <w:tcW w:w="78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DD6EE"/>
            <w:vAlign w:val="center"/>
          </w:tcPr>
          <w:p w:rsidR="005C077E" w:rsidRPr="0072699D" w:rsidRDefault="005C077E" w:rsidP="005C077E">
            <w:pPr>
              <w:jc w:val="center"/>
            </w:pPr>
            <w:r w:rsidRPr="006600FE">
              <w:rPr>
                <w:lang w:val="el-GR"/>
              </w:rPr>
              <w:t>ΕΙΔΟΣ</w:t>
            </w:r>
            <w:r w:rsidRPr="006600FE">
              <w:t xml:space="preserve"> </w:t>
            </w:r>
            <w:r w:rsidRPr="006600FE">
              <w:rPr>
                <w:lang w:val="el-GR"/>
              </w:rPr>
              <w:t>ΤΧΠΠΑ</w:t>
            </w:r>
            <w:r w:rsidRPr="006600FE">
              <w:t>-</w:t>
            </w:r>
            <w:r>
              <w:t xml:space="preserve">35 </w:t>
            </w:r>
            <w:r w:rsidRPr="005C077E">
              <w:t xml:space="preserve"> Toner </w:t>
            </w:r>
            <w:proofErr w:type="spellStart"/>
            <w:r w:rsidRPr="005C077E">
              <w:t>γι</w:t>
            </w:r>
            <w:proofErr w:type="spellEnd"/>
            <w:r w:rsidRPr="005C077E">
              <w:t xml:space="preserve">α HP </w:t>
            </w:r>
            <w:proofErr w:type="spellStart"/>
            <w:r w:rsidRPr="005C077E">
              <w:t>Topshot</w:t>
            </w:r>
            <w:proofErr w:type="spellEnd"/>
            <w:r w:rsidRPr="005C077E">
              <w:t xml:space="preserve"> </w:t>
            </w:r>
            <w:proofErr w:type="spellStart"/>
            <w:r w:rsidRPr="005C077E">
              <w:t>Laserjet</w:t>
            </w:r>
            <w:proofErr w:type="spellEnd"/>
            <w:r w:rsidRPr="005C077E">
              <w:t xml:space="preserve"> Pro M275</w:t>
            </w:r>
          </w:p>
        </w:tc>
      </w:tr>
      <w:tr w:rsidR="005C077E" w:rsidRPr="006600FE" w:rsidTr="002C4D73">
        <w:trPr>
          <w:trHeight w:val="654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5C077E" w:rsidRPr="006600FE" w:rsidRDefault="005C077E" w:rsidP="002C4D73">
            <w:pPr>
              <w:rPr>
                <w:lang w:val="el-GR"/>
              </w:rPr>
            </w:pPr>
            <w:r w:rsidRPr="006600FE">
              <w:t>Α/Α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5C077E" w:rsidRPr="006600FE" w:rsidRDefault="005C077E" w:rsidP="002C4D73">
            <w:pPr>
              <w:rPr>
                <w:lang w:val="el-GR"/>
              </w:rPr>
            </w:pPr>
            <w:r w:rsidRPr="006600FE">
              <w:t>ΑΝΑΛΥΤΙΚΗ ΠΕΡΙΓΡΑΦΗ ΠΡΟΔΙΑΓΡΑΦΩΝ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5C077E" w:rsidRPr="006600FE" w:rsidRDefault="005C077E" w:rsidP="002C4D73">
            <w:pPr>
              <w:rPr>
                <w:lang w:val="el-GR"/>
              </w:rPr>
            </w:pPr>
            <w:r w:rsidRPr="006600FE">
              <w:t>ΑΠΑΙΤΗΣΗ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5C077E" w:rsidRPr="006600FE" w:rsidRDefault="005C077E" w:rsidP="002C4D73">
            <w:pPr>
              <w:rPr>
                <w:lang w:val="el-GR"/>
              </w:rPr>
            </w:pPr>
            <w:r w:rsidRPr="006600FE">
              <w:t>ΑΠΑΝΤΗΣΗ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5C077E" w:rsidRPr="006600FE" w:rsidRDefault="005C077E" w:rsidP="002C4D73">
            <w:pPr>
              <w:rPr>
                <w:lang w:val="el-GR"/>
              </w:rPr>
            </w:pPr>
            <w:r w:rsidRPr="006600FE">
              <w:t>ΠΑΡΑΠΟΜΠΗ</w:t>
            </w:r>
          </w:p>
        </w:tc>
      </w:tr>
      <w:tr w:rsidR="005C077E" w:rsidRPr="006600FE" w:rsidTr="002C4D73">
        <w:trPr>
          <w:trHeight w:val="33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5C077E" w:rsidRPr="006600FE" w:rsidRDefault="005C077E" w:rsidP="002C4D73">
            <w:pPr>
              <w:rPr>
                <w:lang w:val="el-GR"/>
              </w:rPr>
            </w:pPr>
            <w:r w:rsidRPr="006600FE">
              <w:t>(α)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5C077E" w:rsidRPr="006600FE" w:rsidRDefault="005C077E" w:rsidP="002C4D73">
            <w:pPr>
              <w:rPr>
                <w:lang w:val="el-GR"/>
              </w:rPr>
            </w:pPr>
            <w:r w:rsidRPr="006600FE">
              <w:t>(β)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5C077E" w:rsidRPr="006600FE" w:rsidRDefault="005C077E" w:rsidP="002C4D73">
            <w:pPr>
              <w:rPr>
                <w:lang w:val="el-GR"/>
              </w:rPr>
            </w:pPr>
            <w:r w:rsidRPr="006600FE">
              <w:t>(γ)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5C077E" w:rsidRPr="006600FE" w:rsidRDefault="005C077E" w:rsidP="002C4D73">
            <w:pPr>
              <w:rPr>
                <w:lang w:val="el-GR"/>
              </w:rPr>
            </w:pPr>
            <w:r w:rsidRPr="006600FE">
              <w:t>(δ)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5C077E" w:rsidRPr="006600FE" w:rsidRDefault="005C077E" w:rsidP="002C4D73">
            <w:pPr>
              <w:rPr>
                <w:lang w:val="el-GR"/>
              </w:rPr>
            </w:pPr>
            <w:r w:rsidRPr="006600FE">
              <w:t>(ε)</w:t>
            </w:r>
          </w:p>
        </w:tc>
      </w:tr>
      <w:tr w:rsidR="005C077E" w:rsidRPr="006600FE" w:rsidTr="002C4D73">
        <w:trPr>
          <w:trHeight w:val="33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5C077E" w:rsidRPr="006600FE" w:rsidRDefault="005C077E" w:rsidP="002C4D73">
            <w:pPr>
              <w:rPr>
                <w:b/>
                <w:bCs/>
                <w:lang w:val="el-GR"/>
              </w:rPr>
            </w:pPr>
            <w:r w:rsidRPr="006600FE">
              <w:rPr>
                <w:b/>
                <w:bCs/>
                <w:lang w:val="el-GR"/>
              </w:rPr>
              <w:t>Α/Α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5C077E" w:rsidRPr="006600FE" w:rsidRDefault="005C077E" w:rsidP="002C4D73">
            <w:pPr>
              <w:rPr>
                <w:b/>
                <w:bCs/>
                <w:lang w:val="el-GR"/>
              </w:rPr>
            </w:pPr>
            <w:proofErr w:type="spellStart"/>
            <w:r w:rsidRPr="006600FE">
              <w:rPr>
                <w:b/>
                <w:bCs/>
              </w:rPr>
              <w:t>Γενικά</w:t>
            </w:r>
            <w:proofErr w:type="spellEnd"/>
            <w:r w:rsidRPr="006600FE">
              <w:rPr>
                <w:b/>
                <w:bCs/>
              </w:rPr>
              <w:t xml:space="preserve"> Χαρα</w:t>
            </w:r>
            <w:proofErr w:type="spellStart"/>
            <w:r w:rsidRPr="006600FE">
              <w:rPr>
                <w:b/>
                <w:bCs/>
              </w:rPr>
              <w:t>κτηριστικά</w:t>
            </w:r>
            <w:proofErr w:type="spellEnd"/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5C077E" w:rsidRPr="006600FE" w:rsidRDefault="005C077E" w:rsidP="002C4D73">
            <w:pPr>
              <w:rPr>
                <w:b/>
                <w:bCs/>
                <w:lang w:val="el-GR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5C077E" w:rsidRPr="006600FE" w:rsidRDefault="005C077E" w:rsidP="002C4D73">
            <w:pPr>
              <w:rPr>
                <w:b/>
                <w:bCs/>
                <w:lang w:val="el-GR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5C077E" w:rsidRPr="006600FE" w:rsidRDefault="005C077E" w:rsidP="002C4D73">
            <w:pPr>
              <w:rPr>
                <w:b/>
                <w:bCs/>
                <w:lang w:val="el-GR"/>
              </w:rPr>
            </w:pPr>
          </w:p>
        </w:tc>
      </w:tr>
      <w:tr w:rsidR="005C077E" w:rsidRPr="006600FE" w:rsidTr="002C4D73">
        <w:trPr>
          <w:trHeight w:val="428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77E" w:rsidRPr="006600FE" w:rsidRDefault="005C077E" w:rsidP="002C4D73">
            <w:pPr>
              <w:rPr>
                <w:lang w:val="el-GR"/>
              </w:rPr>
            </w:pPr>
            <w:r w:rsidRPr="006600FE">
              <w:t>1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77E" w:rsidRPr="005C077E" w:rsidRDefault="005C077E" w:rsidP="002C4D73">
            <w:pPr>
              <w:rPr>
                <w:lang w:val="en-US"/>
              </w:rPr>
            </w:pPr>
            <w:r w:rsidRPr="005C077E">
              <w:rPr>
                <w:lang w:val="en-US"/>
              </w:rPr>
              <w:t xml:space="preserve">Toner </w:t>
            </w:r>
            <w:r w:rsidRPr="005C077E">
              <w:rPr>
                <w:lang w:val="el-GR"/>
              </w:rPr>
              <w:t>για</w:t>
            </w:r>
            <w:r w:rsidRPr="005C077E">
              <w:rPr>
                <w:lang w:val="en-US"/>
              </w:rPr>
              <w:t xml:space="preserve"> HP </w:t>
            </w:r>
            <w:proofErr w:type="spellStart"/>
            <w:r w:rsidRPr="005C077E">
              <w:rPr>
                <w:lang w:val="en-US"/>
              </w:rPr>
              <w:t>Topshot</w:t>
            </w:r>
            <w:proofErr w:type="spellEnd"/>
            <w:r w:rsidRPr="005C077E">
              <w:rPr>
                <w:lang w:val="en-US"/>
              </w:rPr>
              <w:t xml:space="preserve"> </w:t>
            </w:r>
            <w:proofErr w:type="spellStart"/>
            <w:r w:rsidRPr="005C077E">
              <w:rPr>
                <w:lang w:val="en-US"/>
              </w:rPr>
              <w:t>Laserjet</w:t>
            </w:r>
            <w:proofErr w:type="spellEnd"/>
            <w:r w:rsidRPr="005C077E">
              <w:rPr>
                <w:lang w:val="en-US"/>
              </w:rPr>
              <w:t xml:space="preserve"> Pro M275 (black)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77E" w:rsidRPr="006600FE" w:rsidRDefault="005C077E" w:rsidP="002C4D73">
            <w:pPr>
              <w:rPr>
                <w:lang w:val="el-GR"/>
              </w:rPr>
            </w:pPr>
            <w:r w:rsidRPr="006600FE">
              <w:t>ΝΑΙ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5C077E" w:rsidRPr="006600FE" w:rsidRDefault="005C077E" w:rsidP="002C4D73">
            <w:pPr>
              <w:rPr>
                <w:lang w:val="el-GR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5C077E" w:rsidRPr="006600FE" w:rsidRDefault="005C077E" w:rsidP="002C4D73">
            <w:pPr>
              <w:rPr>
                <w:lang w:val="el-GR"/>
              </w:rPr>
            </w:pPr>
          </w:p>
        </w:tc>
      </w:tr>
      <w:tr w:rsidR="005C077E" w:rsidRPr="006600FE" w:rsidTr="002C4D73">
        <w:trPr>
          <w:trHeight w:val="33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77E" w:rsidRPr="006600FE" w:rsidRDefault="005C077E" w:rsidP="002C4D7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77E" w:rsidRPr="006600FE" w:rsidRDefault="005C077E" w:rsidP="002C4D73">
            <w:pPr>
              <w:rPr>
                <w:lang w:val="el-GR"/>
              </w:rPr>
            </w:pPr>
            <w:r w:rsidRPr="006600FE">
              <w:rPr>
                <w:lang w:val="el-GR"/>
              </w:rPr>
              <w:t>ΠΟΣΟΤΗΤΑ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77E" w:rsidRPr="00C372CD" w:rsidRDefault="005C077E" w:rsidP="002C4D73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5C077E" w:rsidRPr="006600FE" w:rsidRDefault="005C077E" w:rsidP="002C4D73">
            <w:pPr>
              <w:rPr>
                <w:lang w:val="el-GR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5C077E" w:rsidRPr="006600FE" w:rsidRDefault="005C077E" w:rsidP="002C4D73">
            <w:pPr>
              <w:rPr>
                <w:lang w:val="el-GR"/>
              </w:rPr>
            </w:pPr>
          </w:p>
        </w:tc>
      </w:tr>
    </w:tbl>
    <w:p w:rsidR="005C077E" w:rsidRDefault="005C077E"/>
    <w:p w:rsidR="005C077E" w:rsidRDefault="005C077E"/>
    <w:tbl>
      <w:tblPr>
        <w:tblW w:w="7866" w:type="dxa"/>
        <w:jc w:val="center"/>
        <w:tblLayout w:type="fixed"/>
        <w:tblLook w:val="04A0" w:firstRow="1" w:lastRow="0" w:firstColumn="1" w:lastColumn="0" w:noHBand="0" w:noVBand="1"/>
      </w:tblPr>
      <w:tblGrid>
        <w:gridCol w:w="1080"/>
        <w:gridCol w:w="4289"/>
        <w:gridCol w:w="631"/>
        <w:gridCol w:w="992"/>
        <w:gridCol w:w="874"/>
      </w:tblGrid>
      <w:tr w:rsidR="005C077E" w:rsidRPr="006600FE" w:rsidTr="002C4D73">
        <w:trPr>
          <w:trHeight w:val="600"/>
          <w:jc w:val="center"/>
        </w:trPr>
        <w:tc>
          <w:tcPr>
            <w:tcW w:w="78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DD6EE"/>
            <w:vAlign w:val="center"/>
          </w:tcPr>
          <w:p w:rsidR="005C077E" w:rsidRPr="0072699D" w:rsidRDefault="005C077E" w:rsidP="005C077E">
            <w:pPr>
              <w:jc w:val="center"/>
            </w:pPr>
            <w:r w:rsidRPr="006600FE">
              <w:rPr>
                <w:lang w:val="el-GR"/>
              </w:rPr>
              <w:t>ΕΙΔΟΣ</w:t>
            </w:r>
            <w:r w:rsidRPr="006600FE">
              <w:t xml:space="preserve"> </w:t>
            </w:r>
            <w:r w:rsidRPr="006600FE">
              <w:rPr>
                <w:lang w:val="el-GR"/>
              </w:rPr>
              <w:t>ΤΧΠΠΑ</w:t>
            </w:r>
            <w:r w:rsidRPr="006600FE">
              <w:t>-</w:t>
            </w:r>
            <w:r>
              <w:t xml:space="preserve">36 </w:t>
            </w:r>
            <w:r w:rsidRPr="005C077E">
              <w:t xml:space="preserve"> Toner </w:t>
            </w:r>
            <w:proofErr w:type="spellStart"/>
            <w:r w:rsidRPr="005C077E">
              <w:t>γι</w:t>
            </w:r>
            <w:proofErr w:type="spellEnd"/>
            <w:r w:rsidRPr="005C077E">
              <w:t xml:space="preserve">α HP </w:t>
            </w:r>
            <w:proofErr w:type="spellStart"/>
            <w:r w:rsidRPr="005C077E">
              <w:t>Topshot</w:t>
            </w:r>
            <w:proofErr w:type="spellEnd"/>
            <w:r w:rsidRPr="005C077E">
              <w:t xml:space="preserve"> </w:t>
            </w:r>
            <w:proofErr w:type="spellStart"/>
            <w:r w:rsidRPr="005C077E">
              <w:t>Laserjet</w:t>
            </w:r>
            <w:proofErr w:type="spellEnd"/>
            <w:r w:rsidRPr="005C077E">
              <w:t xml:space="preserve"> Pro M275</w:t>
            </w:r>
          </w:p>
        </w:tc>
      </w:tr>
      <w:tr w:rsidR="005C077E" w:rsidRPr="006600FE" w:rsidTr="002C4D73">
        <w:trPr>
          <w:trHeight w:val="654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5C077E" w:rsidRPr="006600FE" w:rsidRDefault="005C077E" w:rsidP="002C4D73">
            <w:pPr>
              <w:rPr>
                <w:lang w:val="el-GR"/>
              </w:rPr>
            </w:pPr>
            <w:r w:rsidRPr="006600FE">
              <w:t>Α/Α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5C077E" w:rsidRPr="006600FE" w:rsidRDefault="005C077E" w:rsidP="002C4D73">
            <w:pPr>
              <w:rPr>
                <w:lang w:val="el-GR"/>
              </w:rPr>
            </w:pPr>
            <w:r w:rsidRPr="006600FE">
              <w:t>ΑΝΑΛΥΤΙΚΗ ΠΕΡΙΓΡΑΦΗ ΠΡΟΔΙΑΓΡΑΦΩΝ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5C077E" w:rsidRPr="006600FE" w:rsidRDefault="005C077E" w:rsidP="002C4D73">
            <w:pPr>
              <w:rPr>
                <w:lang w:val="el-GR"/>
              </w:rPr>
            </w:pPr>
            <w:r w:rsidRPr="006600FE">
              <w:t>ΑΠΑΙΤΗΣΗ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5C077E" w:rsidRPr="006600FE" w:rsidRDefault="005C077E" w:rsidP="002C4D73">
            <w:pPr>
              <w:rPr>
                <w:lang w:val="el-GR"/>
              </w:rPr>
            </w:pPr>
            <w:r w:rsidRPr="006600FE">
              <w:t>ΑΠΑΝΤΗΣΗ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5C077E" w:rsidRPr="006600FE" w:rsidRDefault="005C077E" w:rsidP="002C4D73">
            <w:pPr>
              <w:rPr>
                <w:lang w:val="el-GR"/>
              </w:rPr>
            </w:pPr>
            <w:r w:rsidRPr="006600FE">
              <w:t>ΠΑΡΑΠΟΜΠΗ</w:t>
            </w:r>
          </w:p>
        </w:tc>
      </w:tr>
      <w:tr w:rsidR="005C077E" w:rsidRPr="006600FE" w:rsidTr="002C4D73">
        <w:trPr>
          <w:trHeight w:val="33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5C077E" w:rsidRPr="006600FE" w:rsidRDefault="005C077E" w:rsidP="002C4D73">
            <w:pPr>
              <w:rPr>
                <w:lang w:val="el-GR"/>
              </w:rPr>
            </w:pPr>
            <w:r w:rsidRPr="006600FE">
              <w:t>(α)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5C077E" w:rsidRPr="006600FE" w:rsidRDefault="005C077E" w:rsidP="002C4D73">
            <w:pPr>
              <w:rPr>
                <w:lang w:val="el-GR"/>
              </w:rPr>
            </w:pPr>
            <w:r w:rsidRPr="006600FE">
              <w:t>(β)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5C077E" w:rsidRPr="006600FE" w:rsidRDefault="005C077E" w:rsidP="002C4D73">
            <w:pPr>
              <w:rPr>
                <w:lang w:val="el-GR"/>
              </w:rPr>
            </w:pPr>
            <w:r w:rsidRPr="006600FE">
              <w:t>(γ)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5C077E" w:rsidRPr="006600FE" w:rsidRDefault="005C077E" w:rsidP="002C4D73">
            <w:pPr>
              <w:rPr>
                <w:lang w:val="el-GR"/>
              </w:rPr>
            </w:pPr>
            <w:r w:rsidRPr="006600FE">
              <w:t>(δ)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5C077E" w:rsidRPr="006600FE" w:rsidRDefault="005C077E" w:rsidP="002C4D73">
            <w:pPr>
              <w:rPr>
                <w:lang w:val="el-GR"/>
              </w:rPr>
            </w:pPr>
            <w:r w:rsidRPr="006600FE">
              <w:t>(ε)</w:t>
            </w:r>
          </w:p>
        </w:tc>
      </w:tr>
      <w:tr w:rsidR="005C077E" w:rsidRPr="006600FE" w:rsidTr="002C4D73">
        <w:trPr>
          <w:trHeight w:val="33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5C077E" w:rsidRPr="006600FE" w:rsidRDefault="005C077E" w:rsidP="002C4D73">
            <w:pPr>
              <w:rPr>
                <w:b/>
                <w:bCs/>
                <w:lang w:val="el-GR"/>
              </w:rPr>
            </w:pPr>
            <w:r w:rsidRPr="006600FE">
              <w:rPr>
                <w:b/>
                <w:bCs/>
                <w:lang w:val="el-GR"/>
              </w:rPr>
              <w:t>Α/Α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5C077E" w:rsidRPr="006600FE" w:rsidRDefault="005C077E" w:rsidP="002C4D73">
            <w:pPr>
              <w:rPr>
                <w:b/>
                <w:bCs/>
                <w:lang w:val="el-GR"/>
              </w:rPr>
            </w:pPr>
            <w:proofErr w:type="spellStart"/>
            <w:r w:rsidRPr="006600FE">
              <w:rPr>
                <w:b/>
                <w:bCs/>
              </w:rPr>
              <w:t>Γενικά</w:t>
            </w:r>
            <w:proofErr w:type="spellEnd"/>
            <w:r w:rsidRPr="006600FE">
              <w:rPr>
                <w:b/>
                <w:bCs/>
              </w:rPr>
              <w:t xml:space="preserve"> Χαρα</w:t>
            </w:r>
            <w:proofErr w:type="spellStart"/>
            <w:r w:rsidRPr="006600FE">
              <w:rPr>
                <w:b/>
                <w:bCs/>
              </w:rPr>
              <w:t>κτηριστικά</w:t>
            </w:r>
            <w:proofErr w:type="spellEnd"/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5C077E" w:rsidRPr="006600FE" w:rsidRDefault="005C077E" w:rsidP="002C4D73">
            <w:pPr>
              <w:rPr>
                <w:b/>
                <w:bCs/>
                <w:lang w:val="el-GR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5C077E" w:rsidRPr="006600FE" w:rsidRDefault="005C077E" w:rsidP="002C4D73">
            <w:pPr>
              <w:rPr>
                <w:b/>
                <w:bCs/>
                <w:lang w:val="el-GR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5C077E" w:rsidRPr="006600FE" w:rsidRDefault="005C077E" w:rsidP="002C4D73">
            <w:pPr>
              <w:rPr>
                <w:b/>
                <w:bCs/>
                <w:lang w:val="el-GR"/>
              </w:rPr>
            </w:pPr>
          </w:p>
        </w:tc>
      </w:tr>
      <w:tr w:rsidR="005C077E" w:rsidRPr="006600FE" w:rsidTr="002C4D73">
        <w:trPr>
          <w:trHeight w:val="428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77E" w:rsidRPr="006600FE" w:rsidRDefault="005C077E" w:rsidP="002C4D73">
            <w:pPr>
              <w:rPr>
                <w:lang w:val="el-GR"/>
              </w:rPr>
            </w:pPr>
            <w:r w:rsidRPr="006600FE">
              <w:t>1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77E" w:rsidRPr="005C077E" w:rsidRDefault="005C077E" w:rsidP="002C4D73">
            <w:pPr>
              <w:rPr>
                <w:lang w:val="en-US"/>
              </w:rPr>
            </w:pPr>
            <w:r w:rsidRPr="005C077E">
              <w:rPr>
                <w:lang w:val="en-US"/>
              </w:rPr>
              <w:t xml:space="preserve">Toner </w:t>
            </w:r>
            <w:proofErr w:type="spellStart"/>
            <w:r w:rsidRPr="005C077E">
              <w:rPr>
                <w:lang w:val="en-US"/>
              </w:rPr>
              <w:t>γι</w:t>
            </w:r>
            <w:proofErr w:type="spellEnd"/>
            <w:r w:rsidRPr="005C077E">
              <w:rPr>
                <w:lang w:val="en-US"/>
              </w:rPr>
              <w:t xml:space="preserve">α HP </w:t>
            </w:r>
            <w:proofErr w:type="spellStart"/>
            <w:r w:rsidRPr="005C077E">
              <w:rPr>
                <w:lang w:val="en-US"/>
              </w:rPr>
              <w:t>Topshot</w:t>
            </w:r>
            <w:proofErr w:type="spellEnd"/>
            <w:r w:rsidRPr="005C077E">
              <w:rPr>
                <w:lang w:val="en-US"/>
              </w:rPr>
              <w:t xml:space="preserve"> </w:t>
            </w:r>
            <w:proofErr w:type="spellStart"/>
            <w:r w:rsidRPr="005C077E">
              <w:rPr>
                <w:lang w:val="en-US"/>
              </w:rPr>
              <w:t>Laserjet</w:t>
            </w:r>
            <w:proofErr w:type="spellEnd"/>
            <w:r w:rsidRPr="005C077E">
              <w:rPr>
                <w:lang w:val="en-US"/>
              </w:rPr>
              <w:t xml:space="preserve"> Pro M275 (cyan)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77E" w:rsidRPr="006600FE" w:rsidRDefault="005C077E" w:rsidP="002C4D73">
            <w:pPr>
              <w:rPr>
                <w:lang w:val="el-GR"/>
              </w:rPr>
            </w:pPr>
            <w:r w:rsidRPr="006600FE">
              <w:t>ΝΑΙ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5C077E" w:rsidRPr="006600FE" w:rsidRDefault="005C077E" w:rsidP="002C4D73">
            <w:pPr>
              <w:rPr>
                <w:lang w:val="el-GR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5C077E" w:rsidRPr="006600FE" w:rsidRDefault="005C077E" w:rsidP="002C4D73">
            <w:pPr>
              <w:rPr>
                <w:lang w:val="el-GR"/>
              </w:rPr>
            </w:pPr>
          </w:p>
        </w:tc>
      </w:tr>
      <w:tr w:rsidR="005C077E" w:rsidRPr="006600FE" w:rsidTr="002C4D73">
        <w:trPr>
          <w:trHeight w:val="33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77E" w:rsidRPr="006600FE" w:rsidRDefault="005C077E" w:rsidP="002C4D7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77E" w:rsidRPr="006600FE" w:rsidRDefault="005C077E" w:rsidP="002C4D73">
            <w:pPr>
              <w:rPr>
                <w:lang w:val="el-GR"/>
              </w:rPr>
            </w:pPr>
            <w:r w:rsidRPr="006600FE">
              <w:rPr>
                <w:lang w:val="el-GR"/>
              </w:rPr>
              <w:t>ΠΟΣΟΤΗΤΑ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77E" w:rsidRPr="00C372CD" w:rsidRDefault="005C077E" w:rsidP="002C4D73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5C077E" w:rsidRPr="006600FE" w:rsidRDefault="005C077E" w:rsidP="002C4D73">
            <w:pPr>
              <w:rPr>
                <w:lang w:val="el-GR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5C077E" w:rsidRPr="006600FE" w:rsidRDefault="005C077E" w:rsidP="002C4D73">
            <w:pPr>
              <w:rPr>
                <w:lang w:val="el-GR"/>
              </w:rPr>
            </w:pPr>
          </w:p>
        </w:tc>
      </w:tr>
    </w:tbl>
    <w:p w:rsidR="005C077E" w:rsidRDefault="005C077E"/>
    <w:tbl>
      <w:tblPr>
        <w:tblW w:w="7866" w:type="dxa"/>
        <w:jc w:val="center"/>
        <w:tblLayout w:type="fixed"/>
        <w:tblLook w:val="04A0" w:firstRow="1" w:lastRow="0" w:firstColumn="1" w:lastColumn="0" w:noHBand="0" w:noVBand="1"/>
      </w:tblPr>
      <w:tblGrid>
        <w:gridCol w:w="1080"/>
        <w:gridCol w:w="4289"/>
        <w:gridCol w:w="631"/>
        <w:gridCol w:w="992"/>
        <w:gridCol w:w="874"/>
      </w:tblGrid>
      <w:tr w:rsidR="00074876" w:rsidRPr="006600FE" w:rsidTr="002C4D73">
        <w:trPr>
          <w:trHeight w:val="600"/>
          <w:jc w:val="center"/>
        </w:trPr>
        <w:tc>
          <w:tcPr>
            <w:tcW w:w="78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DD6EE"/>
            <w:vAlign w:val="center"/>
          </w:tcPr>
          <w:p w:rsidR="00074876" w:rsidRPr="0072699D" w:rsidRDefault="00074876" w:rsidP="00074876">
            <w:pPr>
              <w:jc w:val="center"/>
            </w:pPr>
            <w:r w:rsidRPr="006600FE">
              <w:rPr>
                <w:lang w:val="el-GR"/>
              </w:rPr>
              <w:t>ΕΙΔΟΣ</w:t>
            </w:r>
            <w:r w:rsidRPr="006600FE">
              <w:t xml:space="preserve"> </w:t>
            </w:r>
            <w:r w:rsidRPr="006600FE">
              <w:rPr>
                <w:lang w:val="el-GR"/>
              </w:rPr>
              <w:t>ΤΧΠΠΑ</w:t>
            </w:r>
            <w:r w:rsidRPr="006600FE">
              <w:t>-</w:t>
            </w:r>
            <w:r>
              <w:t>37</w:t>
            </w:r>
            <w:r w:rsidRPr="00074876">
              <w:rPr>
                <w:lang w:val="en-US"/>
              </w:rPr>
              <w:t xml:space="preserve"> </w:t>
            </w:r>
            <w:r w:rsidRPr="00074876">
              <w:t xml:space="preserve">Toner </w:t>
            </w:r>
            <w:proofErr w:type="spellStart"/>
            <w:r w:rsidRPr="00074876">
              <w:t>γι</w:t>
            </w:r>
            <w:proofErr w:type="spellEnd"/>
            <w:r w:rsidRPr="00074876">
              <w:t xml:space="preserve">α HP </w:t>
            </w:r>
            <w:proofErr w:type="spellStart"/>
            <w:r w:rsidRPr="00074876">
              <w:t>Topshot</w:t>
            </w:r>
            <w:proofErr w:type="spellEnd"/>
            <w:r w:rsidRPr="00074876">
              <w:t xml:space="preserve"> </w:t>
            </w:r>
            <w:proofErr w:type="spellStart"/>
            <w:r w:rsidRPr="00074876">
              <w:t>Laserjet</w:t>
            </w:r>
            <w:proofErr w:type="spellEnd"/>
            <w:r w:rsidRPr="00074876">
              <w:t xml:space="preserve"> Pro M275</w:t>
            </w:r>
          </w:p>
        </w:tc>
      </w:tr>
      <w:tr w:rsidR="00074876" w:rsidRPr="006600FE" w:rsidTr="002C4D73">
        <w:trPr>
          <w:trHeight w:val="654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74876" w:rsidRPr="006600FE" w:rsidRDefault="00074876" w:rsidP="002C4D73">
            <w:pPr>
              <w:rPr>
                <w:lang w:val="el-GR"/>
              </w:rPr>
            </w:pPr>
            <w:r w:rsidRPr="006600FE">
              <w:lastRenderedPageBreak/>
              <w:t>Α/Α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74876" w:rsidRPr="006600FE" w:rsidRDefault="00074876" w:rsidP="002C4D73">
            <w:pPr>
              <w:rPr>
                <w:lang w:val="el-GR"/>
              </w:rPr>
            </w:pPr>
            <w:r w:rsidRPr="006600FE">
              <w:t>ΑΝΑΛΥΤΙΚΗ ΠΕΡΙΓΡΑΦΗ ΠΡΟΔΙΑΓΡΑΦΩΝ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74876" w:rsidRPr="006600FE" w:rsidRDefault="00074876" w:rsidP="002C4D73">
            <w:pPr>
              <w:rPr>
                <w:lang w:val="el-GR"/>
              </w:rPr>
            </w:pPr>
            <w:r w:rsidRPr="006600FE">
              <w:t>ΑΠΑΙΤΗΣΗ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74876" w:rsidRPr="006600FE" w:rsidRDefault="00074876" w:rsidP="002C4D73">
            <w:pPr>
              <w:rPr>
                <w:lang w:val="el-GR"/>
              </w:rPr>
            </w:pPr>
            <w:r w:rsidRPr="006600FE">
              <w:t>ΑΠΑΝΤΗΣΗ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74876" w:rsidRPr="006600FE" w:rsidRDefault="00074876" w:rsidP="002C4D73">
            <w:pPr>
              <w:rPr>
                <w:lang w:val="el-GR"/>
              </w:rPr>
            </w:pPr>
            <w:r w:rsidRPr="006600FE">
              <w:t>ΠΑΡΑΠΟΜΠΗ</w:t>
            </w:r>
          </w:p>
        </w:tc>
      </w:tr>
      <w:tr w:rsidR="00074876" w:rsidRPr="006600FE" w:rsidTr="002C4D73">
        <w:trPr>
          <w:trHeight w:val="33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074876" w:rsidRPr="006600FE" w:rsidRDefault="00074876" w:rsidP="002C4D73">
            <w:pPr>
              <w:rPr>
                <w:lang w:val="el-GR"/>
              </w:rPr>
            </w:pPr>
            <w:r w:rsidRPr="006600FE">
              <w:t>(α)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074876" w:rsidRPr="006600FE" w:rsidRDefault="00074876" w:rsidP="002C4D73">
            <w:pPr>
              <w:rPr>
                <w:lang w:val="el-GR"/>
              </w:rPr>
            </w:pPr>
            <w:r w:rsidRPr="006600FE">
              <w:t>(β)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074876" w:rsidRPr="006600FE" w:rsidRDefault="00074876" w:rsidP="002C4D73">
            <w:pPr>
              <w:rPr>
                <w:lang w:val="el-GR"/>
              </w:rPr>
            </w:pPr>
            <w:r w:rsidRPr="006600FE">
              <w:t>(γ)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074876" w:rsidRPr="006600FE" w:rsidRDefault="00074876" w:rsidP="002C4D73">
            <w:pPr>
              <w:rPr>
                <w:lang w:val="el-GR"/>
              </w:rPr>
            </w:pPr>
            <w:r w:rsidRPr="006600FE">
              <w:t>(δ)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074876" w:rsidRPr="006600FE" w:rsidRDefault="00074876" w:rsidP="002C4D73">
            <w:pPr>
              <w:rPr>
                <w:lang w:val="el-GR"/>
              </w:rPr>
            </w:pPr>
            <w:r w:rsidRPr="006600FE">
              <w:t>(ε)</w:t>
            </w:r>
          </w:p>
        </w:tc>
      </w:tr>
      <w:tr w:rsidR="00074876" w:rsidRPr="006600FE" w:rsidTr="002C4D73">
        <w:trPr>
          <w:trHeight w:val="33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074876" w:rsidRPr="006600FE" w:rsidRDefault="00074876" w:rsidP="002C4D73">
            <w:pPr>
              <w:rPr>
                <w:b/>
                <w:bCs/>
                <w:lang w:val="el-GR"/>
              </w:rPr>
            </w:pPr>
            <w:r w:rsidRPr="006600FE">
              <w:rPr>
                <w:b/>
                <w:bCs/>
                <w:lang w:val="el-GR"/>
              </w:rPr>
              <w:t>Α/Α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074876" w:rsidRPr="006600FE" w:rsidRDefault="00074876" w:rsidP="002C4D73">
            <w:pPr>
              <w:rPr>
                <w:b/>
                <w:bCs/>
                <w:lang w:val="el-GR"/>
              </w:rPr>
            </w:pPr>
            <w:proofErr w:type="spellStart"/>
            <w:r w:rsidRPr="006600FE">
              <w:rPr>
                <w:b/>
                <w:bCs/>
              </w:rPr>
              <w:t>Γενικά</w:t>
            </w:r>
            <w:proofErr w:type="spellEnd"/>
            <w:r w:rsidRPr="006600FE">
              <w:rPr>
                <w:b/>
                <w:bCs/>
              </w:rPr>
              <w:t xml:space="preserve"> Χαρα</w:t>
            </w:r>
            <w:proofErr w:type="spellStart"/>
            <w:r w:rsidRPr="006600FE">
              <w:rPr>
                <w:b/>
                <w:bCs/>
              </w:rPr>
              <w:t>κτηριστικά</w:t>
            </w:r>
            <w:proofErr w:type="spellEnd"/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074876" w:rsidRPr="006600FE" w:rsidRDefault="00074876" w:rsidP="002C4D73">
            <w:pPr>
              <w:rPr>
                <w:b/>
                <w:bCs/>
                <w:lang w:val="el-GR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074876" w:rsidRPr="006600FE" w:rsidRDefault="00074876" w:rsidP="002C4D73">
            <w:pPr>
              <w:rPr>
                <w:b/>
                <w:bCs/>
                <w:lang w:val="el-GR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074876" w:rsidRPr="006600FE" w:rsidRDefault="00074876" w:rsidP="002C4D73">
            <w:pPr>
              <w:rPr>
                <w:b/>
                <w:bCs/>
                <w:lang w:val="el-GR"/>
              </w:rPr>
            </w:pPr>
          </w:p>
        </w:tc>
      </w:tr>
      <w:tr w:rsidR="00074876" w:rsidRPr="006600FE" w:rsidTr="002C4D73">
        <w:trPr>
          <w:trHeight w:val="428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4876" w:rsidRPr="006600FE" w:rsidRDefault="00074876" w:rsidP="002C4D73">
            <w:pPr>
              <w:rPr>
                <w:lang w:val="el-GR"/>
              </w:rPr>
            </w:pPr>
            <w:r w:rsidRPr="006600FE">
              <w:t>1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4876" w:rsidRPr="005C077E" w:rsidRDefault="00074876" w:rsidP="002C4D73">
            <w:pPr>
              <w:rPr>
                <w:lang w:val="en-US"/>
              </w:rPr>
            </w:pPr>
            <w:r w:rsidRPr="00074876">
              <w:rPr>
                <w:lang w:val="en-US"/>
              </w:rPr>
              <w:t xml:space="preserve">Toner </w:t>
            </w:r>
            <w:proofErr w:type="spellStart"/>
            <w:r w:rsidRPr="00074876">
              <w:rPr>
                <w:lang w:val="en-US"/>
              </w:rPr>
              <w:t>γι</w:t>
            </w:r>
            <w:proofErr w:type="spellEnd"/>
            <w:r w:rsidRPr="00074876">
              <w:rPr>
                <w:lang w:val="en-US"/>
              </w:rPr>
              <w:t xml:space="preserve">α HP </w:t>
            </w:r>
            <w:proofErr w:type="spellStart"/>
            <w:r w:rsidRPr="00074876">
              <w:rPr>
                <w:lang w:val="en-US"/>
              </w:rPr>
              <w:t>Topshot</w:t>
            </w:r>
            <w:proofErr w:type="spellEnd"/>
            <w:r w:rsidRPr="00074876">
              <w:rPr>
                <w:lang w:val="en-US"/>
              </w:rPr>
              <w:t xml:space="preserve"> </w:t>
            </w:r>
            <w:proofErr w:type="spellStart"/>
            <w:r w:rsidRPr="00074876">
              <w:rPr>
                <w:lang w:val="en-US"/>
              </w:rPr>
              <w:t>Laserjet</w:t>
            </w:r>
            <w:proofErr w:type="spellEnd"/>
            <w:r w:rsidRPr="00074876">
              <w:rPr>
                <w:lang w:val="en-US"/>
              </w:rPr>
              <w:t xml:space="preserve"> Pro M275 (yellow)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4876" w:rsidRPr="006600FE" w:rsidRDefault="00074876" w:rsidP="002C4D73">
            <w:pPr>
              <w:rPr>
                <w:lang w:val="el-GR"/>
              </w:rPr>
            </w:pPr>
            <w:r w:rsidRPr="006600FE">
              <w:t>ΝΑΙ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074876" w:rsidRPr="006600FE" w:rsidRDefault="00074876" w:rsidP="002C4D73">
            <w:pPr>
              <w:rPr>
                <w:lang w:val="el-GR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074876" w:rsidRPr="006600FE" w:rsidRDefault="00074876" w:rsidP="002C4D73">
            <w:pPr>
              <w:rPr>
                <w:lang w:val="el-GR"/>
              </w:rPr>
            </w:pPr>
          </w:p>
        </w:tc>
      </w:tr>
      <w:tr w:rsidR="00074876" w:rsidRPr="006600FE" w:rsidTr="002C4D73">
        <w:trPr>
          <w:trHeight w:val="33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4876" w:rsidRPr="006600FE" w:rsidRDefault="00074876" w:rsidP="002C4D7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4876" w:rsidRPr="006600FE" w:rsidRDefault="00074876" w:rsidP="002C4D73">
            <w:pPr>
              <w:rPr>
                <w:lang w:val="el-GR"/>
              </w:rPr>
            </w:pPr>
            <w:r w:rsidRPr="006600FE">
              <w:rPr>
                <w:lang w:val="el-GR"/>
              </w:rPr>
              <w:t>ΠΟΣΟΤΗΤΑ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4876" w:rsidRPr="00C372CD" w:rsidRDefault="00074876" w:rsidP="002C4D73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074876" w:rsidRPr="006600FE" w:rsidRDefault="00074876" w:rsidP="002C4D73">
            <w:pPr>
              <w:rPr>
                <w:lang w:val="el-GR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074876" w:rsidRPr="006600FE" w:rsidRDefault="00074876" w:rsidP="002C4D73">
            <w:pPr>
              <w:rPr>
                <w:lang w:val="el-GR"/>
              </w:rPr>
            </w:pPr>
          </w:p>
        </w:tc>
      </w:tr>
    </w:tbl>
    <w:p w:rsidR="00074876" w:rsidRDefault="00074876"/>
    <w:tbl>
      <w:tblPr>
        <w:tblW w:w="7866" w:type="dxa"/>
        <w:jc w:val="center"/>
        <w:tblLayout w:type="fixed"/>
        <w:tblLook w:val="04A0" w:firstRow="1" w:lastRow="0" w:firstColumn="1" w:lastColumn="0" w:noHBand="0" w:noVBand="1"/>
      </w:tblPr>
      <w:tblGrid>
        <w:gridCol w:w="1080"/>
        <w:gridCol w:w="4289"/>
        <w:gridCol w:w="631"/>
        <w:gridCol w:w="992"/>
        <w:gridCol w:w="874"/>
      </w:tblGrid>
      <w:tr w:rsidR="00380B2D" w:rsidRPr="006600FE" w:rsidTr="002C4D73">
        <w:trPr>
          <w:trHeight w:val="600"/>
          <w:jc w:val="center"/>
        </w:trPr>
        <w:tc>
          <w:tcPr>
            <w:tcW w:w="78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DD6EE"/>
            <w:vAlign w:val="center"/>
          </w:tcPr>
          <w:p w:rsidR="00380B2D" w:rsidRPr="0072699D" w:rsidRDefault="00380B2D" w:rsidP="00380B2D">
            <w:pPr>
              <w:jc w:val="center"/>
            </w:pPr>
            <w:r w:rsidRPr="006600FE">
              <w:rPr>
                <w:lang w:val="el-GR"/>
              </w:rPr>
              <w:t>ΕΙΔΟΣ</w:t>
            </w:r>
            <w:r w:rsidRPr="006600FE">
              <w:t xml:space="preserve"> </w:t>
            </w:r>
            <w:r w:rsidRPr="006600FE">
              <w:rPr>
                <w:lang w:val="el-GR"/>
              </w:rPr>
              <w:t>ΤΧΠΠΑ</w:t>
            </w:r>
            <w:r w:rsidRPr="006600FE">
              <w:t>-</w:t>
            </w:r>
            <w:r>
              <w:t xml:space="preserve">38 </w:t>
            </w:r>
            <w:r w:rsidRPr="00380B2D">
              <w:t xml:space="preserve">Toner </w:t>
            </w:r>
            <w:proofErr w:type="spellStart"/>
            <w:r w:rsidRPr="00380B2D">
              <w:t>γι</w:t>
            </w:r>
            <w:proofErr w:type="spellEnd"/>
            <w:r w:rsidRPr="00380B2D">
              <w:t xml:space="preserve">α HP </w:t>
            </w:r>
            <w:proofErr w:type="spellStart"/>
            <w:r w:rsidRPr="00380B2D">
              <w:t>Topshot</w:t>
            </w:r>
            <w:proofErr w:type="spellEnd"/>
            <w:r w:rsidRPr="00380B2D">
              <w:t xml:space="preserve"> </w:t>
            </w:r>
            <w:proofErr w:type="spellStart"/>
            <w:r w:rsidRPr="00380B2D">
              <w:t>Laserjet</w:t>
            </w:r>
            <w:proofErr w:type="spellEnd"/>
            <w:r w:rsidRPr="00380B2D">
              <w:t xml:space="preserve"> Pro M275</w:t>
            </w:r>
          </w:p>
        </w:tc>
      </w:tr>
      <w:tr w:rsidR="00380B2D" w:rsidRPr="006600FE" w:rsidTr="002C4D73">
        <w:trPr>
          <w:trHeight w:val="654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380B2D" w:rsidRPr="006600FE" w:rsidRDefault="00380B2D" w:rsidP="002C4D73">
            <w:pPr>
              <w:rPr>
                <w:lang w:val="el-GR"/>
              </w:rPr>
            </w:pPr>
            <w:r w:rsidRPr="006600FE">
              <w:t>Α/Α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380B2D" w:rsidRPr="006600FE" w:rsidRDefault="00380B2D" w:rsidP="002C4D73">
            <w:pPr>
              <w:rPr>
                <w:lang w:val="el-GR"/>
              </w:rPr>
            </w:pPr>
            <w:r w:rsidRPr="006600FE">
              <w:t>ΑΝΑΛΥΤΙΚΗ ΠΕΡΙΓΡΑΦΗ ΠΡΟΔΙΑΓΡΑΦΩΝ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380B2D" w:rsidRPr="006600FE" w:rsidRDefault="00380B2D" w:rsidP="002C4D73">
            <w:pPr>
              <w:rPr>
                <w:lang w:val="el-GR"/>
              </w:rPr>
            </w:pPr>
            <w:r w:rsidRPr="006600FE">
              <w:t>ΑΠΑΙΤΗΣΗ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380B2D" w:rsidRPr="006600FE" w:rsidRDefault="00380B2D" w:rsidP="002C4D73">
            <w:pPr>
              <w:rPr>
                <w:lang w:val="el-GR"/>
              </w:rPr>
            </w:pPr>
            <w:r w:rsidRPr="006600FE">
              <w:t>ΑΠΑΝΤΗΣΗ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380B2D" w:rsidRPr="006600FE" w:rsidRDefault="00380B2D" w:rsidP="002C4D73">
            <w:pPr>
              <w:rPr>
                <w:lang w:val="el-GR"/>
              </w:rPr>
            </w:pPr>
            <w:r w:rsidRPr="006600FE">
              <w:t>ΠΑΡΑΠΟΜΠΗ</w:t>
            </w:r>
          </w:p>
        </w:tc>
      </w:tr>
      <w:tr w:rsidR="00380B2D" w:rsidRPr="006600FE" w:rsidTr="002C4D73">
        <w:trPr>
          <w:trHeight w:val="33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380B2D" w:rsidRPr="006600FE" w:rsidRDefault="00380B2D" w:rsidP="002C4D73">
            <w:pPr>
              <w:rPr>
                <w:lang w:val="el-GR"/>
              </w:rPr>
            </w:pPr>
            <w:r w:rsidRPr="006600FE">
              <w:t>(α)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380B2D" w:rsidRPr="006600FE" w:rsidRDefault="00380B2D" w:rsidP="002C4D73">
            <w:pPr>
              <w:rPr>
                <w:lang w:val="el-GR"/>
              </w:rPr>
            </w:pPr>
            <w:r w:rsidRPr="006600FE">
              <w:t>(β)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380B2D" w:rsidRPr="006600FE" w:rsidRDefault="00380B2D" w:rsidP="002C4D73">
            <w:pPr>
              <w:rPr>
                <w:lang w:val="el-GR"/>
              </w:rPr>
            </w:pPr>
            <w:r w:rsidRPr="006600FE">
              <w:t>(γ)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380B2D" w:rsidRPr="006600FE" w:rsidRDefault="00380B2D" w:rsidP="002C4D73">
            <w:pPr>
              <w:rPr>
                <w:lang w:val="el-GR"/>
              </w:rPr>
            </w:pPr>
            <w:r w:rsidRPr="006600FE">
              <w:t>(δ)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380B2D" w:rsidRPr="006600FE" w:rsidRDefault="00380B2D" w:rsidP="002C4D73">
            <w:pPr>
              <w:rPr>
                <w:lang w:val="el-GR"/>
              </w:rPr>
            </w:pPr>
            <w:r w:rsidRPr="006600FE">
              <w:t>(ε)</w:t>
            </w:r>
          </w:p>
        </w:tc>
      </w:tr>
      <w:tr w:rsidR="00380B2D" w:rsidRPr="006600FE" w:rsidTr="002C4D73">
        <w:trPr>
          <w:trHeight w:val="33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380B2D" w:rsidRPr="006600FE" w:rsidRDefault="00380B2D" w:rsidP="002C4D73">
            <w:pPr>
              <w:rPr>
                <w:b/>
                <w:bCs/>
                <w:lang w:val="el-GR"/>
              </w:rPr>
            </w:pPr>
            <w:r w:rsidRPr="006600FE">
              <w:rPr>
                <w:b/>
                <w:bCs/>
                <w:lang w:val="el-GR"/>
              </w:rPr>
              <w:t>Α/Α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380B2D" w:rsidRPr="006600FE" w:rsidRDefault="00380B2D" w:rsidP="002C4D73">
            <w:pPr>
              <w:rPr>
                <w:b/>
                <w:bCs/>
                <w:lang w:val="el-GR"/>
              </w:rPr>
            </w:pPr>
            <w:proofErr w:type="spellStart"/>
            <w:r w:rsidRPr="006600FE">
              <w:rPr>
                <w:b/>
                <w:bCs/>
              </w:rPr>
              <w:t>Γενικά</w:t>
            </w:r>
            <w:proofErr w:type="spellEnd"/>
            <w:r w:rsidRPr="006600FE">
              <w:rPr>
                <w:b/>
                <w:bCs/>
              </w:rPr>
              <w:t xml:space="preserve"> Χαρα</w:t>
            </w:r>
            <w:proofErr w:type="spellStart"/>
            <w:r w:rsidRPr="006600FE">
              <w:rPr>
                <w:b/>
                <w:bCs/>
              </w:rPr>
              <w:t>κτηριστικά</w:t>
            </w:r>
            <w:proofErr w:type="spellEnd"/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380B2D" w:rsidRPr="006600FE" w:rsidRDefault="00380B2D" w:rsidP="002C4D73">
            <w:pPr>
              <w:rPr>
                <w:b/>
                <w:bCs/>
                <w:lang w:val="el-GR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380B2D" w:rsidRPr="006600FE" w:rsidRDefault="00380B2D" w:rsidP="002C4D73">
            <w:pPr>
              <w:rPr>
                <w:b/>
                <w:bCs/>
                <w:lang w:val="el-GR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380B2D" w:rsidRPr="006600FE" w:rsidRDefault="00380B2D" w:rsidP="002C4D73">
            <w:pPr>
              <w:rPr>
                <w:b/>
                <w:bCs/>
                <w:lang w:val="el-GR"/>
              </w:rPr>
            </w:pPr>
          </w:p>
        </w:tc>
      </w:tr>
      <w:tr w:rsidR="00380B2D" w:rsidRPr="006600FE" w:rsidTr="002C4D73">
        <w:trPr>
          <w:trHeight w:val="428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B2D" w:rsidRPr="006600FE" w:rsidRDefault="00380B2D" w:rsidP="002C4D73">
            <w:pPr>
              <w:rPr>
                <w:lang w:val="el-GR"/>
              </w:rPr>
            </w:pPr>
            <w:r w:rsidRPr="006600FE">
              <w:t>1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B2D" w:rsidRPr="005C077E" w:rsidRDefault="00380B2D" w:rsidP="002C4D73">
            <w:pPr>
              <w:rPr>
                <w:lang w:val="en-US"/>
              </w:rPr>
            </w:pPr>
            <w:r w:rsidRPr="00380B2D">
              <w:rPr>
                <w:lang w:val="en-US"/>
              </w:rPr>
              <w:t xml:space="preserve">Toner </w:t>
            </w:r>
            <w:proofErr w:type="spellStart"/>
            <w:r w:rsidRPr="00380B2D">
              <w:rPr>
                <w:lang w:val="en-US"/>
              </w:rPr>
              <w:t>γι</w:t>
            </w:r>
            <w:proofErr w:type="spellEnd"/>
            <w:r w:rsidRPr="00380B2D">
              <w:rPr>
                <w:lang w:val="en-US"/>
              </w:rPr>
              <w:t xml:space="preserve">α HP </w:t>
            </w:r>
            <w:proofErr w:type="spellStart"/>
            <w:r w:rsidRPr="00380B2D">
              <w:rPr>
                <w:lang w:val="en-US"/>
              </w:rPr>
              <w:t>Topshot</w:t>
            </w:r>
            <w:proofErr w:type="spellEnd"/>
            <w:r w:rsidRPr="00380B2D">
              <w:rPr>
                <w:lang w:val="en-US"/>
              </w:rPr>
              <w:t xml:space="preserve"> </w:t>
            </w:r>
            <w:proofErr w:type="spellStart"/>
            <w:r w:rsidRPr="00380B2D">
              <w:rPr>
                <w:lang w:val="en-US"/>
              </w:rPr>
              <w:t>Laserjet</w:t>
            </w:r>
            <w:proofErr w:type="spellEnd"/>
            <w:r w:rsidRPr="00380B2D">
              <w:rPr>
                <w:lang w:val="en-US"/>
              </w:rPr>
              <w:t xml:space="preserve"> Pro M275 (</w:t>
            </w:r>
            <w:proofErr w:type="spellStart"/>
            <w:r w:rsidRPr="00380B2D">
              <w:rPr>
                <w:lang w:val="en-US"/>
              </w:rPr>
              <w:t>Magenda</w:t>
            </w:r>
            <w:proofErr w:type="spellEnd"/>
            <w:r w:rsidRPr="00380B2D">
              <w:rPr>
                <w:lang w:val="en-US"/>
              </w:rPr>
              <w:t>)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B2D" w:rsidRPr="006600FE" w:rsidRDefault="00380B2D" w:rsidP="002C4D73">
            <w:pPr>
              <w:rPr>
                <w:lang w:val="el-GR"/>
              </w:rPr>
            </w:pPr>
            <w:r w:rsidRPr="006600FE">
              <w:t>ΝΑΙ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380B2D" w:rsidRPr="006600FE" w:rsidRDefault="00380B2D" w:rsidP="002C4D73">
            <w:pPr>
              <w:rPr>
                <w:lang w:val="el-GR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380B2D" w:rsidRPr="006600FE" w:rsidRDefault="00380B2D" w:rsidP="002C4D73">
            <w:pPr>
              <w:rPr>
                <w:lang w:val="el-GR"/>
              </w:rPr>
            </w:pPr>
          </w:p>
        </w:tc>
      </w:tr>
      <w:tr w:rsidR="00380B2D" w:rsidRPr="006600FE" w:rsidTr="002C4D73">
        <w:trPr>
          <w:trHeight w:val="33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B2D" w:rsidRPr="006600FE" w:rsidRDefault="00380B2D" w:rsidP="002C4D7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B2D" w:rsidRPr="006600FE" w:rsidRDefault="00380B2D" w:rsidP="002C4D73">
            <w:pPr>
              <w:rPr>
                <w:lang w:val="el-GR"/>
              </w:rPr>
            </w:pPr>
            <w:r w:rsidRPr="006600FE">
              <w:rPr>
                <w:lang w:val="el-GR"/>
              </w:rPr>
              <w:t>ΠΟΣΟΤΗΤΑ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B2D" w:rsidRPr="00C372CD" w:rsidRDefault="00380B2D" w:rsidP="002C4D73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380B2D" w:rsidRPr="006600FE" w:rsidRDefault="00380B2D" w:rsidP="002C4D73">
            <w:pPr>
              <w:rPr>
                <w:lang w:val="el-GR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380B2D" w:rsidRPr="006600FE" w:rsidRDefault="00380B2D" w:rsidP="002C4D73">
            <w:pPr>
              <w:rPr>
                <w:lang w:val="el-GR"/>
              </w:rPr>
            </w:pPr>
          </w:p>
        </w:tc>
      </w:tr>
    </w:tbl>
    <w:p w:rsidR="00074876" w:rsidRDefault="00074876"/>
    <w:tbl>
      <w:tblPr>
        <w:tblW w:w="7866" w:type="dxa"/>
        <w:jc w:val="center"/>
        <w:tblLayout w:type="fixed"/>
        <w:tblLook w:val="04A0" w:firstRow="1" w:lastRow="0" w:firstColumn="1" w:lastColumn="0" w:noHBand="0" w:noVBand="1"/>
      </w:tblPr>
      <w:tblGrid>
        <w:gridCol w:w="1080"/>
        <w:gridCol w:w="4289"/>
        <w:gridCol w:w="631"/>
        <w:gridCol w:w="992"/>
        <w:gridCol w:w="874"/>
      </w:tblGrid>
      <w:tr w:rsidR="00380B2D" w:rsidRPr="00DD50E5" w:rsidTr="002C4D73">
        <w:trPr>
          <w:trHeight w:val="600"/>
          <w:jc w:val="center"/>
        </w:trPr>
        <w:tc>
          <w:tcPr>
            <w:tcW w:w="78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DD6EE"/>
            <w:vAlign w:val="center"/>
          </w:tcPr>
          <w:p w:rsidR="00380B2D" w:rsidRPr="00380B2D" w:rsidRDefault="00380B2D" w:rsidP="00380B2D">
            <w:pPr>
              <w:jc w:val="center"/>
              <w:rPr>
                <w:lang w:val="el-GR"/>
              </w:rPr>
            </w:pPr>
            <w:r w:rsidRPr="006600FE">
              <w:rPr>
                <w:lang w:val="el-GR"/>
              </w:rPr>
              <w:t>ΕΙΔΟΣ</w:t>
            </w:r>
            <w:r w:rsidRPr="00380B2D">
              <w:rPr>
                <w:lang w:val="el-GR"/>
              </w:rPr>
              <w:t xml:space="preserve"> </w:t>
            </w:r>
            <w:r w:rsidRPr="006600FE">
              <w:rPr>
                <w:lang w:val="el-GR"/>
              </w:rPr>
              <w:t>ΤΧΠΠΑ</w:t>
            </w:r>
            <w:r w:rsidRPr="00380B2D">
              <w:rPr>
                <w:lang w:val="el-GR"/>
              </w:rPr>
              <w:t>-39</w:t>
            </w:r>
            <w:r>
              <w:rPr>
                <w:lang w:val="el-GR"/>
              </w:rPr>
              <w:t xml:space="preserve"> </w:t>
            </w:r>
            <w:r w:rsidRPr="00380B2D">
              <w:rPr>
                <w:lang w:val="el-GR"/>
              </w:rPr>
              <w:t xml:space="preserve">Εκτυπωτής ψεκασμού μελάνης με ενσωματωμένο σαρωτή και φαξ, </w:t>
            </w:r>
            <w:r w:rsidRPr="00380B2D">
              <w:t>HP</w:t>
            </w:r>
            <w:r w:rsidRPr="00380B2D">
              <w:rPr>
                <w:lang w:val="el-GR"/>
              </w:rPr>
              <w:t xml:space="preserve"> </w:t>
            </w:r>
            <w:proofErr w:type="spellStart"/>
            <w:r w:rsidRPr="00380B2D">
              <w:t>OfficeJet</w:t>
            </w:r>
            <w:proofErr w:type="spellEnd"/>
            <w:r w:rsidRPr="00380B2D">
              <w:rPr>
                <w:lang w:val="el-GR"/>
              </w:rPr>
              <w:t xml:space="preserve"> </w:t>
            </w:r>
            <w:r w:rsidRPr="00380B2D">
              <w:t>Pro</w:t>
            </w:r>
            <w:r w:rsidRPr="00380B2D">
              <w:rPr>
                <w:lang w:val="el-GR"/>
              </w:rPr>
              <w:t xml:space="preserve"> 9120</w:t>
            </w:r>
            <w:r w:rsidRPr="00380B2D">
              <w:t>e</w:t>
            </w:r>
          </w:p>
        </w:tc>
      </w:tr>
      <w:tr w:rsidR="00380B2D" w:rsidRPr="006600FE" w:rsidTr="002C4D73">
        <w:trPr>
          <w:trHeight w:val="654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380B2D" w:rsidRPr="006600FE" w:rsidRDefault="00380B2D" w:rsidP="002C4D73">
            <w:pPr>
              <w:rPr>
                <w:lang w:val="el-GR"/>
              </w:rPr>
            </w:pPr>
            <w:r w:rsidRPr="006600FE">
              <w:t>Α/Α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380B2D" w:rsidRPr="006600FE" w:rsidRDefault="00380B2D" w:rsidP="002C4D73">
            <w:pPr>
              <w:rPr>
                <w:lang w:val="el-GR"/>
              </w:rPr>
            </w:pPr>
            <w:r w:rsidRPr="006600FE">
              <w:t>ΑΝΑΛΥΤΙΚΗ ΠΕΡΙΓΡΑΦΗ ΠΡΟΔΙΑΓΡΑΦΩΝ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380B2D" w:rsidRPr="006600FE" w:rsidRDefault="00380B2D" w:rsidP="002C4D73">
            <w:pPr>
              <w:rPr>
                <w:lang w:val="el-GR"/>
              </w:rPr>
            </w:pPr>
            <w:r w:rsidRPr="006600FE">
              <w:t>ΑΠΑΙΤΗΣΗ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380B2D" w:rsidRPr="006600FE" w:rsidRDefault="00380B2D" w:rsidP="002C4D73">
            <w:pPr>
              <w:rPr>
                <w:lang w:val="el-GR"/>
              </w:rPr>
            </w:pPr>
            <w:r w:rsidRPr="006600FE">
              <w:t>ΑΠΑΝΤΗΣΗ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380B2D" w:rsidRPr="006600FE" w:rsidRDefault="00380B2D" w:rsidP="002C4D73">
            <w:pPr>
              <w:rPr>
                <w:lang w:val="el-GR"/>
              </w:rPr>
            </w:pPr>
            <w:r w:rsidRPr="006600FE">
              <w:t>ΠΑΡΑΠΟΜΠΗ</w:t>
            </w:r>
          </w:p>
        </w:tc>
      </w:tr>
      <w:tr w:rsidR="00380B2D" w:rsidRPr="006600FE" w:rsidTr="002C4D73">
        <w:trPr>
          <w:trHeight w:val="33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380B2D" w:rsidRPr="006600FE" w:rsidRDefault="00380B2D" w:rsidP="002C4D73">
            <w:pPr>
              <w:rPr>
                <w:lang w:val="el-GR"/>
              </w:rPr>
            </w:pPr>
            <w:r w:rsidRPr="006600FE">
              <w:t>(α)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380B2D" w:rsidRPr="006600FE" w:rsidRDefault="00380B2D" w:rsidP="002C4D73">
            <w:pPr>
              <w:rPr>
                <w:lang w:val="el-GR"/>
              </w:rPr>
            </w:pPr>
            <w:r w:rsidRPr="006600FE">
              <w:t>(β)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380B2D" w:rsidRPr="006600FE" w:rsidRDefault="00380B2D" w:rsidP="002C4D73">
            <w:pPr>
              <w:rPr>
                <w:lang w:val="el-GR"/>
              </w:rPr>
            </w:pPr>
            <w:r w:rsidRPr="006600FE">
              <w:t>(γ)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380B2D" w:rsidRPr="006600FE" w:rsidRDefault="00380B2D" w:rsidP="002C4D73">
            <w:pPr>
              <w:rPr>
                <w:lang w:val="el-GR"/>
              </w:rPr>
            </w:pPr>
            <w:r w:rsidRPr="006600FE">
              <w:t>(δ)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380B2D" w:rsidRPr="006600FE" w:rsidRDefault="00380B2D" w:rsidP="002C4D73">
            <w:pPr>
              <w:rPr>
                <w:lang w:val="el-GR"/>
              </w:rPr>
            </w:pPr>
            <w:r w:rsidRPr="006600FE">
              <w:t>(ε)</w:t>
            </w:r>
          </w:p>
        </w:tc>
      </w:tr>
      <w:tr w:rsidR="00380B2D" w:rsidRPr="006600FE" w:rsidTr="002C4D73">
        <w:trPr>
          <w:trHeight w:val="33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380B2D" w:rsidRPr="006600FE" w:rsidRDefault="00380B2D" w:rsidP="002C4D73">
            <w:pPr>
              <w:rPr>
                <w:b/>
                <w:bCs/>
                <w:lang w:val="el-GR"/>
              </w:rPr>
            </w:pPr>
            <w:r w:rsidRPr="006600FE">
              <w:rPr>
                <w:b/>
                <w:bCs/>
                <w:lang w:val="el-GR"/>
              </w:rPr>
              <w:t>Α/Α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380B2D" w:rsidRPr="006600FE" w:rsidRDefault="00380B2D" w:rsidP="002C4D73">
            <w:pPr>
              <w:rPr>
                <w:b/>
                <w:bCs/>
                <w:lang w:val="el-GR"/>
              </w:rPr>
            </w:pPr>
            <w:proofErr w:type="spellStart"/>
            <w:r w:rsidRPr="006600FE">
              <w:rPr>
                <w:b/>
                <w:bCs/>
              </w:rPr>
              <w:t>Γενικά</w:t>
            </w:r>
            <w:proofErr w:type="spellEnd"/>
            <w:r w:rsidRPr="006600FE">
              <w:rPr>
                <w:b/>
                <w:bCs/>
              </w:rPr>
              <w:t xml:space="preserve"> Χαρα</w:t>
            </w:r>
            <w:proofErr w:type="spellStart"/>
            <w:r w:rsidRPr="006600FE">
              <w:rPr>
                <w:b/>
                <w:bCs/>
              </w:rPr>
              <w:t>κτηριστικά</w:t>
            </w:r>
            <w:proofErr w:type="spellEnd"/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380B2D" w:rsidRPr="006600FE" w:rsidRDefault="00380B2D" w:rsidP="002C4D73">
            <w:pPr>
              <w:rPr>
                <w:b/>
                <w:bCs/>
                <w:lang w:val="el-GR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380B2D" w:rsidRPr="006600FE" w:rsidRDefault="00380B2D" w:rsidP="002C4D73">
            <w:pPr>
              <w:rPr>
                <w:b/>
                <w:bCs/>
                <w:lang w:val="el-GR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380B2D" w:rsidRPr="006600FE" w:rsidRDefault="00380B2D" w:rsidP="002C4D73">
            <w:pPr>
              <w:rPr>
                <w:b/>
                <w:bCs/>
                <w:lang w:val="el-GR"/>
              </w:rPr>
            </w:pPr>
          </w:p>
        </w:tc>
      </w:tr>
      <w:tr w:rsidR="00380B2D" w:rsidRPr="006600FE" w:rsidTr="002C4D73">
        <w:trPr>
          <w:trHeight w:val="428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B2D" w:rsidRPr="006600FE" w:rsidRDefault="00380B2D" w:rsidP="002C4D73">
            <w:pPr>
              <w:rPr>
                <w:lang w:val="el-GR"/>
              </w:rPr>
            </w:pPr>
            <w:r w:rsidRPr="006600FE">
              <w:t>1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B2D" w:rsidRPr="00380B2D" w:rsidRDefault="00380B2D" w:rsidP="002C4D73">
            <w:pPr>
              <w:rPr>
                <w:lang w:val="el-GR"/>
              </w:rPr>
            </w:pPr>
            <w:r w:rsidRPr="00380B2D">
              <w:rPr>
                <w:lang w:val="el-GR"/>
              </w:rPr>
              <w:t xml:space="preserve">Εκτυπωτής ψεκασμού μελάνης με ενσωματωμένο σαρωτή και φαξ, </w:t>
            </w:r>
            <w:r w:rsidRPr="00380B2D">
              <w:rPr>
                <w:lang w:val="en-US"/>
              </w:rPr>
              <w:t>HP</w:t>
            </w:r>
            <w:r w:rsidRPr="00380B2D">
              <w:rPr>
                <w:lang w:val="el-GR"/>
              </w:rPr>
              <w:t xml:space="preserve"> </w:t>
            </w:r>
            <w:proofErr w:type="spellStart"/>
            <w:r w:rsidRPr="00380B2D">
              <w:rPr>
                <w:lang w:val="en-US"/>
              </w:rPr>
              <w:t>OfficeJet</w:t>
            </w:r>
            <w:proofErr w:type="spellEnd"/>
            <w:r w:rsidRPr="00380B2D">
              <w:rPr>
                <w:lang w:val="el-GR"/>
              </w:rPr>
              <w:t xml:space="preserve"> </w:t>
            </w:r>
            <w:r w:rsidRPr="00380B2D">
              <w:rPr>
                <w:lang w:val="en-US"/>
              </w:rPr>
              <w:t>Pro</w:t>
            </w:r>
            <w:r w:rsidRPr="00380B2D">
              <w:rPr>
                <w:lang w:val="el-GR"/>
              </w:rPr>
              <w:t xml:space="preserve"> 9120</w:t>
            </w:r>
            <w:proofErr w:type="spellStart"/>
            <w:r w:rsidRPr="00380B2D">
              <w:rPr>
                <w:lang w:val="en-US"/>
              </w:rPr>
              <w:t>e</w:t>
            </w:r>
            <w:proofErr w:type="spellEnd"/>
            <w:r w:rsidRPr="00380B2D">
              <w:rPr>
                <w:lang w:val="el-GR"/>
              </w:rPr>
              <w:t xml:space="preserve"> </w:t>
            </w:r>
            <w:r w:rsidRPr="00380B2D">
              <w:rPr>
                <w:lang w:val="en-US"/>
              </w:rPr>
              <w:t>All</w:t>
            </w:r>
            <w:r w:rsidRPr="00380B2D">
              <w:rPr>
                <w:lang w:val="el-GR"/>
              </w:rPr>
              <w:t>-</w:t>
            </w:r>
            <w:r w:rsidRPr="00380B2D">
              <w:rPr>
                <w:lang w:val="en-US"/>
              </w:rPr>
              <w:t>in</w:t>
            </w:r>
            <w:r w:rsidRPr="00380B2D">
              <w:rPr>
                <w:lang w:val="el-GR"/>
              </w:rPr>
              <w:t>-</w:t>
            </w:r>
            <w:r w:rsidRPr="00380B2D">
              <w:rPr>
                <w:lang w:val="en-US"/>
              </w:rPr>
              <w:t>One</w:t>
            </w:r>
            <w:r w:rsidRPr="00380B2D">
              <w:rPr>
                <w:lang w:val="el-GR"/>
              </w:rPr>
              <w:t xml:space="preserve"> (403</w:t>
            </w:r>
            <w:r w:rsidRPr="00380B2D">
              <w:rPr>
                <w:lang w:val="en-US"/>
              </w:rPr>
              <w:t>X</w:t>
            </w:r>
            <w:r w:rsidRPr="00380B2D">
              <w:rPr>
                <w:lang w:val="el-GR"/>
              </w:rPr>
              <w:t>8</w:t>
            </w:r>
            <w:r w:rsidRPr="00380B2D">
              <w:rPr>
                <w:lang w:val="en-US"/>
              </w:rPr>
              <w:t>B</w:t>
            </w:r>
            <w:r w:rsidRPr="00380B2D">
              <w:rPr>
                <w:lang w:val="el-GR"/>
              </w:rPr>
              <w:t>)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B2D" w:rsidRPr="006600FE" w:rsidRDefault="00380B2D" w:rsidP="002C4D73">
            <w:pPr>
              <w:rPr>
                <w:lang w:val="el-GR"/>
              </w:rPr>
            </w:pPr>
            <w:r w:rsidRPr="006600FE">
              <w:t>ΝΑΙ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380B2D" w:rsidRPr="006600FE" w:rsidRDefault="00380B2D" w:rsidP="002C4D73">
            <w:pPr>
              <w:rPr>
                <w:lang w:val="el-GR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380B2D" w:rsidRPr="006600FE" w:rsidRDefault="00380B2D" w:rsidP="002C4D73">
            <w:pPr>
              <w:rPr>
                <w:lang w:val="el-GR"/>
              </w:rPr>
            </w:pPr>
          </w:p>
        </w:tc>
      </w:tr>
      <w:tr w:rsidR="00380B2D" w:rsidRPr="006600FE" w:rsidTr="002C4D73">
        <w:trPr>
          <w:trHeight w:val="33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B2D" w:rsidRPr="006600FE" w:rsidRDefault="00380B2D" w:rsidP="002C4D7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B2D" w:rsidRPr="006600FE" w:rsidRDefault="00380B2D" w:rsidP="002C4D73">
            <w:pPr>
              <w:rPr>
                <w:lang w:val="el-GR"/>
              </w:rPr>
            </w:pPr>
            <w:r w:rsidRPr="006600FE">
              <w:rPr>
                <w:lang w:val="el-GR"/>
              </w:rPr>
              <w:t>ΠΟΣΟΤΗΤΑ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B2D" w:rsidRPr="00C372CD" w:rsidRDefault="00380B2D" w:rsidP="002C4D73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380B2D" w:rsidRPr="006600FE" w:rsidRDefault="00380B2D" w:rsidP="002C4D73">
            <w:pPr>
              <w:rPr>
                <w:lang w:val="el-GR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380B2D" w:rsidRPr="006600FE" w:rsidRDefault="00380B2D" w:rsidP="002C4D73">
            <w:pPr>
              <w:rPr>
                <w:lang w:val="el-GR"/>
              </w:rPr>
            </w:pPr>
          </w:p>
        </w:tc>
      </w:tr>
    </w:tbl>
    <w:p w:rsidR="00380B2D" w:rsidRDefault="00380B2D"/>
    <w:tbl>
      <w:tblPr>
        <w:tblW w:w="7866" w:type="dxa"/>
        <w:jc w:val="center"/>
        <w:tblLayout w:type="fixed"/>
        <w:tblLook w:val="04A0" w:firstRow="1" w:lastRow="0" w:firstColumn="1" w:lastColumn="0" w:noHBand="0" w:noVBand="1"/>
      </w:tblPr>
      <w:tblGrid>
        <w:gridCol w:w="1080"/>
        <w:gridCol w:w="4289"/>
        <w:gridCol w:w="631"/>
        <w:gridCol w:w="992"/>
        <w:gridCol w:w="874"/>
      </w:tblGrid>
      <w:tr w:rsidR="00380B2D" w:rsidRPr="006600FE" w:rsidTr="002C4D73">
        <w:trPr>
          <w:trHeight w:val="600"/>
          <w:jc w:val="center"/>
        </w:trPr>
        <w:tc>
          <w:tcPr>
            <w:tcW w:w="78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DD6EE"/>
            <w:vAlign w:val="center"/>
          </w:tcPr>
          <w:p w:rsidR="00380B2D" w:rsidRPr="00380B2D" w:rsidRDefault="00380B2D" w:rsidP="00380B2D">
            <w:pPr>
              <w:jc w:val="center"/>
            </w:pPr>
            <w:r w:rsidRPr="006600FE">
              <w:rPr>
                <w:lang w:val="el-GR"/>
              </w:rPr>
              <w:t>ΕΙΔΟΣ</w:t>
            </w:r>
            <w:r w:rsidRPr="006600FE">
              <w:t xml:space="preserve"> </w:t>
            </w:r>
            <w:r w:rsidRPr="006600FE">
              <w:rPr>
                <w:lang w:val="el-GR"/>
              </w:rPr>
              <w:t>ΤΧΠΠΑ</w:t>
            </w:r>
            <w:r w:rsidRPr="006600FE">
              <w:t>-</w:t>
            </w:r>
            <w:r w:rsidRPr="00380B2D">
              <w:t xml:space="preserve">40  </w:t>
            </w:r>
            <w:r w:rsidRPr="00380B2D">
              <w:rPr>
                <w:lang w:val="el-GR"/>
              </w:rPr>
              <w:t>Γνήσιο</w:t>
            </w:r>
            <w:r w:rsidRPr="00380B2D">
              <w:t xml:space="preserve"> Toner Laser </w:t>
            </w:r>
            <w:r w:rsidRPr="00380B2D">
              <w:rPr>
                <w:lang w:val="el-GR"/>
              </w:rPr>
              <w:t>Εκτυπωτή</w:t>
            </w:r>
            <w:r w:rsidRPr="00380B2D">
              <w:t xml:space="preserve"> Lexmark C746H1KG</w:t>
            </w:r>
          </w:p>
        </w:tc>
      </w:tr>
      <w:tr w:rsidR="00380B2D" w:rsidRPr="006600FE" w:rsidTr="002C4D73">
        <w:trPr>
          <w:trHeight w:val="654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380B2D" w:rsidRPr="006600FE" w:rsidRDefault="00380B2D" w:rsidP="002C4D73">
            <w:pPr>
              <w:rPr>
                <w:lang w:val="el-GR"/>
              </w:rPr>
            </w:pPr>
            <w:r w:rsidRPr="006600FE">
              <w:t>Α/Α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380B2D" w:rsidRPr="006600FE" w:rsidRDefault="00380B2D" w:rsidP="002C4D73">
            <w:pPr>
              <w:rPr>
                <w:lang w:val="el-GR"/>
              </w:rPr>
            </w:pPr>
            <w:r w:rsidRPr="006600FE">
              <w:t>ΑΝΑΛΥΤΙΚΗ ΠΕΡΙΓΡΑΦΗ ΠΡΟΔΙΑΓΡΑΦΩΝ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380B2D" w:rsidRPr="006600FE" w:rsidRDefault="00380B2D" w:rsidP="002C4D73">
            <w:pPr>
              <w:rPr>
                <w:lang w:val="el-GR"/>
              </w:rPr>
            </w:pPr>
            <w:r w:rsidRPr="006600FE">
              <w:t>ΑΠΑΙΤΗΣΗ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380B2D" w:rsidRPr="006600FE" w:rsidRDefault="00380B2D" w:rsidP="002C4D73">
            <w:pPr>
              <w:rPr>
                <w:lang w:val="el-GR"/>
              </w:rPr>
            </w:pPr>
            <w:r w:rsidRPr="006600FE">
              <w:t>ΑΠΑΝΤΗΣΗ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380B2D" w:rsidRPr="006600FE" w:rsidRDefault="00380B2D" w:rsidP="002C4D73">
            <w:pPr>
              <w:rPr>
                <w:lang w:val="el-GR"/>
              </w:rPr>
            </w:pPr>
            <w:r w:rsidRPr="006600FE">
              <w:t>ΠΑΡΑΠΟΜΠΗ</w:t>
            </w:r>
          </w:p>
        </w:tc>
      </w:tr>
      <w:tr w:rsidR="00380B2D" w:rsidRPr="006600FE" w:rsidTr="002C4D73">
        <w:trPr>
          <w:trHeight w:val="33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380B2D" w:rsidRPr="006600FE" w:rsidRDefault="00380B2D" w:rsidP="002C4D73">
            <w:pPr>
              <w:rPr>
                <w:lang w:val="el-GR"/>
              </w:rPr>
            </w:pPr>
            <w:r w:rsidRPr="006600FE">
              <w:t>(α)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380B2D" w:rsidRPr="006600FE" w:rsidRDefault="00380B2D" w:rsidP="002C4D73">
            <w:pPr>
              <w:rPr>
                <w:lang w:val="el-GR"/>
              </w:rPr>
            </w:pPr>
            <w:r w:rsidRPr="006600FE">
              <w:t>(β)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380B2D" w:rsidRPr="006600FE" w:rsidRDefault="00380B2D" w:rsidP="002C4D73">
            <w:pPr>
              <w:rPr>
                <w:lang w:val="el-GR"/>
              </w:rPr>
            </w:pPr>
            <w:r w:rsidRPr="006600FE">
              <w:t>(γ)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380B2D" w:rsidRPr="006600FE" w:rsidRDefault="00380B2D" w:rsidP="002C4D73">
            <w:pPr>
              <w:rPr>
                <w:lang w:val="el-GR"/>
              </w:rPr>
            </w:pPr>
            <w:r w:rsidRPr="006600FE">
              <w:t>(δ)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380B2D" w:rsidRPr="006600FE" w:rsidRDefault="00380B2D" w:rsidP="002C4D73">
            <w:pPr>
              <w:rPr>
                <w:lang w:val="el-GR"/>
              </w:rPr>
            </w:pPr>
            <w:r w:rsidRPr="006600FE">
              <w:t>(ε)</w:t>
            </w:r>
          </w:p>
        </w:tc>
      </w:tr>
      <w:tr w:rsidR="00380B2D" w:rsidRPr="006600FE" w:rsidTr="002C4D73">
        <w:trPr>
          <w:trHeight w:val="33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380B2D" w:rsidRPr="006600FE" w:rsidRDefault="00380B2D" w:rsidP="002C4D73">
            <w:pPr>
              <w:rPr>
                <w:b/>
                <w:bCs/>
                <w:lang w:val="el-GR"/>
              </w:rPr>
            </w:pPr>
            <w:r w:rsidRPr="006600FE">
              <w:rPr>
                <w:b/>
                <w:bCs/>
                <w:lang w:val="el-GR"/>
              </w:rPr>
              <w:t>Α/Α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380B2D" w:rsidRPr="006600FE" w:rsidRDefault="00380B2D" w:rsidP="002C4D73">
            <w:pPr>
              <w:rPr>
                <w:b/>
                <w:bCs/>
                <w:lang w:val="el-GR"/>
              </w:rPr>
            </w:pPr>
            <w:proofErr w:type="spellStart"/>
            <w:r w:rsidRPr="006600FE">
              <w:rPr>
                <w:b/>
                <w:bCs/>
              </w:rPr>
              <w:t>Γενικά</w:t>
            </w:r>
            <w:proofErr w:type="spellEnd"/>
            <w:r w:rsidRPr="006600FE">
              <w:rPr>
                <w:b/>
                <w:bCs/>
              </w:rPr>
              <w:t xml:space="preserve"> Χαρα</w:t>
            </w:r>
            <w:proofErr w:type="spellStart"/>
            <w:r w:rsidRPr="006600FE">
              <w:rPr>
                <w:b/>
                <w:bCs/>
              </w:rPr>
              <w:t>κτηριστικά</w:t>
            </w:r>
            <w:proofErr w:type="spellEnd"/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380B2D" w:rsidRPr="006600FE" w:rsidRDefault="00380B2D" w:rsidP="002C4D73">
            <w:pPr>
              <w:rPr>
                <w:b/>
                <w:bCs/>
                <w:lang w:val="el-GR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380B2D" w:rsidRPr="006600FE" w:rsidRDefault="00380B2D" w:rsidP="002C4D73">
            <w:pPr>
              <w:rPr>
                <w:b/>
                <w:bCs/>
                <w:lang w:val="el-GR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380B2D" w:rsidRPr="006600FE" w:rsidRDefault="00380B2D" w:rsidP="002C4D73">
            <w:pPr>
              <w:rPr>
                <w:b/>
                <w:bCs/>
                <w:lang w:val="el-GR"/>
              </w:rPr>
            </w:pPr>
          </w:p>
        </w:tc>
      </w:tr>
      <w:tr w:rsidR="00380B2D" w:rsidRPr="006600FE" w:rsidTr="002C4D73">
        <w:trPr>
          <w:trHeight w:val="428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B2D" w:rsidRPr="006600FE" w:rsidRDefault="00380B2D" w:rsidP="002C4D73">
            <w:pPr>
              <w:rPr>
                <w:lang w:val="el-GR"/>
              </w:rPr>
            </w:pPr>
            <w:r w:rsidRPr="006600FE">
              <w:lastRenderedPageBreak/>
              <w:t>1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B2D" w:rsidRPr="00380B2D" w:rsidRDefault="00380B2D" w:rsidP="002C4D73">
            <w:pPr>
              <w:rPr>
                <w:lang w:val="el-GR"/>
              </w:rPr>
            </w:pPr>
            <w:r w:rsidRPr="00380B2D">
              <w:rPr>
                <w:lang w:val="en-US"/>
              </w:rPr>
              <w:t>Lexmark</w:t>
            </w:r>
            <w:r w:rsidRPr="00380B2D">
              <w:rPr>
                <w:lang w:val="el-GR"/>
              </w:rPr>
              <w:t xml:space="preserve"> </w:t>
            </w:r>
            <w:r w:rsidRPr="00380B2D">
              <w:rPr>
                <w:lang w:val="en-US"/>
              </w:rPr>
              <w:t>C</w:t>
            </w:r>
            <w:r w:rsidRPr="00380B2D">
              <w:rPr>
                <w:lang w:val="el-GR"/>
              </w:rPr>
              <w:t>746</w:t>
            </w:r>
            <w:r w:rsidRPr="00380B2D">
              <w:rPr>
                <w:lang w:val="en-US"/>
              </w:rPr>
              <w:t>H</w:t>
            </w:r>
            <w:r w:rsidRPr="00380B2D">
              <w:rPr>
                <w:lang w:val="el-GR"/>
              </w:rPr>
              <w:t>1</w:t>
            </w:r>
            <w:r w:rsidRPr="00380B2D">
              <w:rPr>
                <w:lang w:val="en-US"/>
              </w:rPr>
              <w:t>KG</w:t>
            </w:r>
            <w:r w:rsidRPr="00380B2D">
              <w:rPr>
                <w:lang w:val="el-GR"/>
              </w:rPr>
              <w:t xml:space="preserve"> Γνήσιο </w:t>
            </w:r>
            <w:r w:rsidRPr="00380B2D">
              <w:rPr>
                <w:lang w:val="en-US"/>
              </w:rPr>
              <w:t>Toner</w:t>
            </w:r>
            <w:r w:rsidRPr="00380B2D">
              <w:rPr>
                <w:lang w:val="el-GR"/>
              </w:rPr>
              <w:t xml:space="preserve"> </w:t>
            </w:r>
            <w:r w:rsidRPr="00380B2D">
              <w:rPr>
                <w:lang w:val="en-US"/>
              </w:rPr>
              <w:t>Laser</w:t>
            </w:r>
            <w:r w:rsidRPr="00380B2D">
              <w:rPr>
                <w:lang w:val="el-GR"/>
              </w:rPr>
              <w:t xml:space="preserve"> Εκτυπωτή Μαύρο </w:t>
            </w:r>
            <w:r w:rsidRPr="00380B2D">
              <w:rPr>
                <w:lang w:val="en-US"/>
              </w:rPr>
              <w:t>High</w:t>
            </w:r>
            <w:r w:rsidRPr="00380B2D">
              <w:rPr>
                <w:lang w:val="el-GR"/>
              </w:rPr>
              <w:t xml:space="preserve"> </w:t>
            </w:r>
            <w:r w:rsidRPr="00380B2D">
              <w:rPr>
                <w:lang w:val="en-US"/>
              </w:rPr>
              <w:t>Yield</w:t>
            </w:r>
            <w:r w:rsidRPr="00380B2D">
              <w:rPr>
                <w:lang w:val="el-GR"/>
              </w:rPr>
              <w:t xml:space="preserve"> 12000 Σελίδων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B2D" w:rsidRPr="006600FE" w:rsidRDefault="00380B2D" w:rsidP="002C4D73">
            <w:pPr>
              <w:rPr>
                <w:lang w:val="el-GR"/>
              </w:rPr>
            </w:pPr>
            <w:r w:rsidRPr="006600FE">
              <w:t>ΝΑΙ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380B2D" w:rsidRPr="006600FE" w:rsidRDefault="00380B2D" w:rsidP="002C4D73">
            <w:pPr>
              <w:rPr>
                <w:lang w:val="el-GR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380B2D" w:rsidRPr="006600FE" w:rsidRDefault="00380B2D" w:rsidP="002C4D73">
            <w:pPr>
              <w:rPr>
                <w:lang w:val="el-GR"/>
              </w:rPr>
            </w:pPr>
          </w:p>
        </w:tc>
      </w:tr>
      <w:tr w:rsidR="00380B2D" w:rsidRPr="006600FE" w:rsidTr="002C4D73">
        <w:trPr>
          <w:trHeight w:val="33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B2D" w:rsidRPr="006600FE" w:rsidRDefault="00380B2D" w:rsidP="002C4D7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B2D" w:rsidRPr="006600FE" w:rsidRDefault="00380B2D" w:rsidP="002C4D73">
            <w:pPr>
              <w:rPr>
                <w:lang w:val="el-GR"/>
              </w:rPr>
            </w:pPr>
            <w:r w:rsidRPr="006600FE">
              <w:rPr>
                <w:lang w:val="el-GR"/>
              </w:rPr>
              <w:t>ΠΟΣΟΤΗΤΑ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B2D" w:rsidRPr="00C372CD" w:rsidRDefault="00380B2D" w:rsidP="002C4D7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380B2D" w:rsidRPr="006600FE" w:rsidRDefault="00380B2D" w:rsidP="002C4D73">
            <w:pPr>
              <w:rPr>
                <w:lang w:val="el-GR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380B2D" w:rsidRPr="006600FE" w:rsidRDefault="00380B2D" w:rsidP="002C4D73">
            <w:pPr>
              <w:rPr>
                <w:lang w:val="el-GR"/>
              </w:rPr>
            </w:pPr>
          </w:p>
        </w:tc>
      </w:tr>
    </w:tbl>
    <w:p w:rsidR="00380B2D" w:rsidRDefault="00380B2D"/>
    <w:sectPr w:rsidR="00380B2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BCF"/>
    <w:rsid w:val="00074876"/>
    <w:rsid w:val="00380B2D"/>
    <w:rsid w:val="0041720C"/>
    <w:rsid w:val="004C75E9"/>
    <w:rsid w:val="005C077E"/>
    <w:rsid w:val="005F039E"/>
    <w:rsid w:val="006600FE"/>
    <w:rsid w:val="0072699D"/>
    <w:rsid w:val="00BD7B3A"/>
    <w:rsid w:val="00C372CD"/>
    <w:rsid w:val="00C8513C"/>
    <w:rsid w:val="00DD50E5"/>
    <w:rsid w:val="00E64BCF"/>
    <w:rsid w:val="00EF0C11"/>
    <w:rsid w:val="00F64D1F"/>
    <w:rsid w:val="00FB2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E769C8-4DAA-41F2-9217-D2103B12D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5E9"/>
    <w:pPr>
      <w:suppressAutoHyphens/>
      <w:spacing w:after="120" w:line="240" w:lineRule="auto"/>
      <w:jc w:val="both"/>
    </w:pPr>
    <w:rPr>
      <w:rFonts w:eastAsia="Times New Roman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4C75E9"/>
    <w:rPr>
      <w:b/>
      <w:bCs/>
    </w:rPr>
  </w:style>
  <w:style w:type="table" w:styleId="a4">
    <w:name w:val="Table Grid"/>
    <w:basedOn w:val="a1"/>
    <w:uiPriority w:val="39"/>
    <w:rsid w:val="00F64D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7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BA8F920C</Template>
  <TotalTime>62</TotalTime>
  <Pages>6</Pages>
  <Words>789</Words>
  <Characters>4263</Characters>
  <Application>Microsoft Office Word</Application>
  <DocSecurity>0</DocSecurity>
  <Lines>35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14</cp:revision>
  <dcterms:created xsi:type="dcterms:W3CDTF">2025-11-20T11:59:00Z</dcterms:created>
  <dcterms:modified xsi:type="dcterms:W3CDTF">2025-12-03T11:49:00Z</dcterms:modified>
</cp:coreProperties>
</file>